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9AE" w:rsidRPr="007A2098" w:rsidRDefault="00AD49AE" w:rsidP="001F1C01">
      <w:pPr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РОССИЙСКАЯ ФЕДЕРАЦИЯ</w:t>
      </w:r>
    </w:p>
    <w:p w:rsidR="00AD49AE" w:rsidRPr="007A2098" w:rsidRDefault="00AD49AE" w:rsidP="001F1C01">
      <w:pPr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РОСТОВСКАЯ ОБЛАСТЬ</w:t>
      </w:r>
    </w:p>
    <w:p w:rsidR="00AD49AE" w:rsidRPr="007A2098" w:rsidRDefault="00AD49AE" w:rsidP="001F1C01">
      <w:pPr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МУНИЦИПАЛЬНОЕ ОБРАЗОВАНИЕ</w:t>
      </w:r>
    </w:p>
    <w:p w:rsidR="00AD49AE" w:rsidRPr="007A2098" w:rsidRDefault="00AD49AE" w:rsidP="00656D41">
      <w:pPr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«ВЕРХНЕДОНСКОЙ РАЙОН»</w:t>
      </w:r>
    </w:p>
    <w:p w:rsidR="00AD49AE" w:rsidRDefault="00AD49AE" w:rsidP="001F1C01">
      <w:pPr>
        <w:jc w:val="center"/>
        <w:rPr>
          <w:sz w:val="28"/>
          <w:szCs w:val="28"/>
        </w:rPr>
      </w:pPr>
    </w:p>
    <w:p w:rsidR="00AD49AE" w:rsidRPr="007A2098" w:rsidRDefault="00AD49AE" w:rsidP="001F1C01">
      <w:pPr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АДМИНИС</w:t>
      </w:r>
      <w:r>
        <w:rPr>
          <w:sz w:val="28"/>
          <w:szCs w:val="28"/>
        </w:rPr>
        <w:t>Т</w:t>
      </w:r>
      <w:r w:rsidRPr="007A2098">
        <w:rPr>
          <w:sz w:val="28"/>
          <w:szCs w:val="28"/>
        </w:rPr>
        <w:t>РАЦИЯ ВЕРХНЕДОНСКОГО РАЙОНА</w:t>
      </w:r>
    </w:p>
    <w:p w:rsidR="00AD49AE" w:rsidRPr="007A2098" w:rsidRDefault="00AD49AE" w:rsidP="001F1C01">
      <w:pPr>
        <w:jc w:val="center"/>
        <w:rPr>
          <w:sz w:val="28"/>
          <w:szCs w:val="28"/>
        </w:rPr>
      </w:pPr>
    </w:p>
    <w:p w:rsidR="00AD49AE" w:rsidRPr="007A2098" w:rsidRDefault="00AD49AE" w:rsidP="001F1C01">
      <w:pPr>
        <w:rPr>
          <w:sz w:val="28"/>
          <w:szCs w:val="28"/>
        </w:rPr>
      </w:pPr>
      <w:r w:rsidRPr="007A2098">
        <w:rPr>
          <w:bCs/>
          <w:sz w:val="28"/>
          <w:szCs w:val="28"/>
        </w:rPr>
        <w:t xml:space="preserve">                                                      РАСПОРЯЖЕНИЕ              </w:t>
      </w:r>
    </w:p>
    <w:p w:rsidR="00AD49AE" w:rsidRPr="007A2098" w:rsidRDefault="00AD49AE" w:rsidP="001F1C01">
      <w:pPr>
        <w:spacing w:before="200"/>
        <w:rPr>
          <w:bCs/>
          <w:sz w:val="28"/>
          <w:szCs w:val="28"/>
        </w:rPr>
      </w:pPr>
      <w:r w:rsidRPr="007A2098">
        <w:rPr>
          <w:bCs/>
          <w:sz w:val="28"/>
          <w:szCs w:val="28"/>
        </w:rPr>
        <w:t>30.12.2016                                              № 203                              ст-ца Казанская</w:t>
      </w:r>
    </w:p>
    <w:p w:rsidR="00AD49AE" w:rsidRPr="003D027F" w:rsidRDefault="00AD49AE" w:rsidP="00D56ADE">
      <w:pPr>
        <w:pStyle w:val="ConsNonformat"/>
        <w:widowControl/>
        <w:ind w:right="4253"/>
        <w:jc w:val="both"/>
        <w:rPr>
          <w:rFonts w:ascii="Times New Roman" w:hAnsi="Times New Roman" w:cs="Times New Roman"/>
        </w:rPr>
      </w:pPr>
    </w:p>
    <w:p w:rsidR="00AD49AE" w:rsidRDefault="00AD49AE" w:rsidP="00D27DB8">
      <w:pPr>
        <w:pStyle w:val="Default"/>
        <w:ind w:right="5300"/>
        <w:jc w:val="both"/>
        <w:rPr>
          <w:sz w:val="28"/>
        </w:rPr>
      </w:pPr>
      <w:r w:rsidRPr="00CF107E">
        <w:rPr>
          <w:sz w:val="28"/>
        </w:rPr>
        <w:t>О внедрении Стандарта по содействию развити</w:t>
      </w:r>
      <w:r>
        <w:rPr>
          <w:sz w:val="28"/>
        </w:rPr>
        <w:t>я</w:t>
      </w:r>
      <w:r w:rsidRPr="00CF107E">
        <w:rPr>
          <w:sz w:val="28"/>
        </w:rPr>
        <w:t xml:space="preserve"> конкуренции в </w:t>
      </w:r>
      <w:r>
        <w:rPr>
          <w:sz w:val="28"/>
        </w:rPr>
        <w:t xml:space="preserve">Верхнедонском районе </w:t>
      </w:r>
    </w:p>
    <w:p w:rsidR="00AD49AE" w:rsidRPr="003D027F" w:rsidRDefault="00AD49AE" w:rsidP="001E4639">
      <w:pPr>
        <w:pStyle w:val="Default"/>
        <w:rPr>
          <w:sz w:val="20"/>
          <w:szCs w:val="20"/>
        </w:rPr>
      </w:pPr>
    </w:p>
    <w:p w:rsidR="00AD49AE" w:rsidRPr="00CF107E" w:rsidRDefault="00AD49AE" w:rsidP="00F828A9">
      <w:pPr>
        <w:ind w:firstLine="709"/>
        <w:jc w:val="both"/>
        <w:rPr>
          <w:sz w:val="28"/>
          <w:szCs w:val="26"/>
        </w:rPr>
      </w:pPr>
      <w:r w:rsidRPr="00CF107E">
        <w:rPr>
          <w:sz w:val="28"/>
          <w:szCs w:val="26"/>
        </w:rPr>
        <w:t xml:space="preserve">В целях содействия развитию конкуренции на территории </w:t>
      </w:r>
      <w:r>
        <w:rPr>
          <w:sz w:val="28"/>
          <w:szCs w:val="26"/>
        </w:rPr>
        <w:t>Верхнедонского</w:t>
      </w:r>
      <w:r w:rsidRPr="00CF107E">
        <w:rPr>
          <w:sz w:val="28"/>
          <w:szCs w:val="26"/>
        </w:rPr>
        <w:t xml:space="preserve"> района, создания благоприятного инвестиционного климата, развития инвестиционной и инновационной деятельности, руководствуясь распоряжением Правительства Российской Федерации от 05.09.2015 № 1738-р «Об утверждении стандарта развития конкуренции в субъектах Российской Федерации», распоряжением Губернатора Ростовской области от 04.05.2016 № 156 «О внедрении на территории Ростовской области стандарта развития конкуренции в субъектах Российской Федерации</w:t>
      </w:r>
      <w:r w:rsidRPr="000F521B">
        <w:rPr>
          <w:sz w:val="28"/>
          <w:szCs w:val="26"/>
        </w:rPr>
        <w:t>», на основании Соглашения между департаментом инвестиций и предпринимательства Ростовской области и администрацией Верхнедонского района «О внедрении Стандарта развития конкуренции на территории Ростовской области» от 10.06.2016 № 18:</w:t>
      </w:r>
    </w:p>
    <w:p w:rsidR="00AD49AE" w:rsidRPr="003D027F" w:rsidRDefault="00AD49AE" w:rsidP="00424E9E">
      <w:pPr>
        <w:pStyle w:val="Default"/>
        <w:ind w:firstLine="600"/>
        <w:jc w:val="both"/>
        <w:rPr>
          <w:sz w:val="20"/>
          <w:szCs w:val="20"/>
        </w:rPr>
      </w:pPr>
    </w:p>
    <w:p w:rsidR="00AD49AE" w:rsidRPr="00CF107E" w:rsidRDefault="00AD49AE" w:rsidP="00F828A9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  </w:t>
      </w:r>
      <w:r w:rsidRPr="00CF107E">
        <w:rPr>
          <w:sz w:val="28"/>
          <w:szCs w:val="26"/>
        </w:rPr>
        <w:t xml:space="preserve">1. Внедрить и реализовать Стандарт развития конкуренции на территории </w:t>
      </w:r>
      <w:r>
        <w:rPr>
          <w:sz w:val="28"/>
          <w:szCs w:val="26"/>
        </w:rPr>
        <w:t>Верхнедонского</w:t>
      </w:r>
      <w:r w:rsidRPr="00CF107E">
        <w:rPr>
          <w:sz w:val="28"/>
          <w:szCs w:val="26"/>
        </w:rPr>
        <w:t xml:space="preserve"> района.</w:t>
      </w:r>
    </w:p>
    <w:p w:rsidR="00AD49AE" w:rsidRDefault="00AD49AE" w:rsidP="00F828A9">
      <w:pPr>
        <w:ind w:firstLine="709"/>
        <w:jc w:val="both"/>
        <w:rPr>
          <w:sz w:val="28"/>
          <w:szCs w:val="28"/>
        </w:rPr>
      </w:pPr>
      <w:r w:rsidRPr="007A2098">
        <w:rPr>
          <w:sz w:val="28"/>
          <w:szCs w:val="28"/>
        </w:rPr>
        <w:t xml:space="preserve">2. Определить сектор экономического развития  Администрации Верхнедонского района  Ростовской  области </w:t>
      </w:r>
      <w:r w:rsidRPr="007A2098">
        <w:rPr>
          <w:sz w:val="28"/>
          <w:szCs w:val="28"/>
          <w:shd w:val="clear" w:color="auto" w:fill="FFFFFF"/>
        </w:rPr>
        <w:t xml:space="preserve">уполномоченным органом </w:t>
      </w:r>
      <w:r w:rsidRPr="00CF107E">
        <w:rPr>
          <w:sz w:val="28"/>
          <w:szCs w:val="26"/>
        </w:rPr>
        <w:t>по внедрению Стандарта по содействию развити</w:t>
      </w:r>
      <w:r>
        <w:rPr>
          <w:sz w:val="28"/>
          <w:szCs w:val="26"/>
        </w:rPr>
        <w:t>я</w:t>
      </w:r>
      <w:r w:rsidRPr="00CF107E">
        <w:rPr>
          <w:sz w:val="28"/>
          <w:szCs w:val="26"/>
        </w:rPr>
        <w:t xml:space="preserve"> конкуренции </w:t>
      </w:r>
      <w:r w:rsidRPr="007A2098">
        <w:rPr>
          <w:sz w:val="28"/>
          <w:szCs w:val="28"/>
        </w:rPr>
        <w:t>на территории Верхнедонского района.</w:t>
      </w:r>
    </w:p>
    <w:p w:rsidR="00AD49AE" w:rsidRPr="00CF107E" w:rsidRDefault="00AD49AE" w:rsidP="00F828A9">
      <w:pPr>
        <w:ind w:firstLine="709"/>
        <w:jc w:val="both"/>
        <w:rPr>
          <w:sz w:val="28"/>
          <w:szCs w:val="26"/>
        </w:rPr>
      </w:pPr>
      <w:r w:rsidRPr="00CF107E">
        <w:rPr>
          <w:sz w:val="28"/>
          <w:szCs w:val="26"/>
        </w:rPr>
        <w:t xml:space="preserve">3. Утвердить положение об уполномоченном органе по внедрению </w:t>
      </w:r>
      <w:r>
        <w:rPr>
          <w:sz w:val="28"/>
          <w:szCs w:val="26"/>
        </w:rPr>
        <w:t>Стандарта по содействию развития</w:t>
      </w:r>
      <w:r w:rsidRPr="00CF107E">
        <w:rPr>
          <w:sz w:val="28"/>
          <w:szCs w:val="26"/>
        </w:rPr>
        <w:t xml:space="preserve"> конкуренции на территории </w:t>
      </w:r>
      <w:r>
        <w:rPr>
          <w:sz w:val="28"/>
          <w:szCs w:val="26"/>
        </w:rPr>
        <w:t xml:space="preserve">Верхнедонского </w:t>
      </w:r>
      <w:r w:rsidRPr="00CF107E">
        <w:rPr>
          <w:sz w:val="28"/>
          <w:szCs w:val="26"/>
        </w:rPr>
        <w:t xml:space="preserve">района согласно приложению 1 к настоящему </w:t>
      </w:r>
      <w:r>
        <w:rPr>
          <w:sz w:val="28"/>
          <w:szCs w:val="26"/>
        </w:rPr>
        <w:t>распоряжению</w:t>
      </w:r>
      <w:r w:rsidRPr="00CF107E">
        <w:rPr>
          <w:sz w:val="28"/>
          <w:szCs w:val="26"/>
        </w:rPr>
        <w:t>.</w:t>
      </w:r>
    </w:p>
    <w:p w:rsidR="00AD49AE" w:rsidRDefault="00AD49AE" w:rsidP="00EF64B7">
      <w:pPr>
        <w:ind w:firstLine="708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4</w:t>
      </w:r>
      <w:r w:rsidRPr="007A2098">
        <w:rPr>
          <w:sz w:val="28"/>
          <w:szCs w:val="28"/>
        </w:rPr>
        <w:t xml:space="preserve">. Структурным подразделениям </w:t>
      </w:r>
      <w:r>
        <w:rPr>
          <w:sz w:val="28"/>
          <w:szCs w:val="28"/>
        </w:rPr>
        <w:t xml:space="preserve">Администрации </w:t>
      </w:r>
      <w:r w:rsidRPr="007A2098">
        <w:rPr>
          <w:sz w:val="28"/>
          <w:szCs w:val="28"/>
        </w:rPr>
        <w:t>Верхнедонско</w:t>
      </w:r>
      <w:r>
        <w:rPr>
          <w:sz w:val="28"/>
          <w:szCs w:val="28"/>
        </w:rPr>
        <w:t>го</w:t>
      </w:r>
      <w:r w:rsidRPr="007A2098">
        <w:rPr>
          <w:sz w:val="28"/>
          <w:szCs w:val="28"/>
        </w:rPr>
        <w:t xml:space="preserve">  район</w:t>
      </w:r>
      <w:r>
        <w:rPr>
          <w:sz w:val="28"/>
          <w:szCs w:val="28"/>
        </w:rPr>
        <w:t xml:space="preserve">а </w:t>
      </w:r>
      <w:r w:rsidRPr="007A2098">
        <w:rPr>
          <w:sz w:val="28"/>
          <w:szCs w:val="28"/>
        </w:rPr>
        <w:t xml:space="preserve"> Ростовской области</w:t>
      </w:r>
      <w:r w:rsidRPr="007A2098">
        <w:rPr>
          <w:sz w:val="28"/>
          <w:szCs w:val="28"/>
          <w:shd w:val="clear" w:color="auto" w:fill="FFFFFF"/>
        </w:rPr>
        <w:t xml:space="preserve"> представлять по запросу уполномоченного органа необходимую информацию о  развити</w:t>
      </w:r>
      <w:r>
        <w:rPr>
          <w:sz w:val="28"/>
          <w:szCs w:val="28"/>
          <w:shd w:val="clear" w:color="auto" w:fill="FFFFFF"/>
        </w:rPr>
        <w:t>и</w:t>
      </w:r>
      <w:r w:rsidRPr="007A2098">
        <w:rPr>
          <w:sz w:val="28"/>
          <w:szCs w:val="28"/>
          <w:shd w:val="clear" w:color="auto" w:fill="FFFFFF"/>
        </w:rPr>
        <w:t xml:space="preserve"> конкуренции в Верхнедонском районе  по курируемым направлениям.</w:t>
      </w:r>
      <w:r w:rsidRPr="007A2098">
        <w:rPr>
          <w:kern w:val="2"/>
          <w:sz w:val="28"/>
          <w:szCs w:val="28"/>
        </w:rPr>
        <w:t xml:space="preserve"> </w:t>
      </w:r>
    </w:p>
    <w:p w:rsidR="00AD49AE" w:rsidRDefault="00AD49AE" w:rsidP="0067313B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6"/>
        </w:rPr>
        <w:t>5</w:t>
      </w:r>
      <w:r w:rsidRPr="00CF107E">
        <w:rPr>
          <w:sz w:val="28"/>
          <w:szCs w:val="26"/>
        </w:rPr>
        <w:t xml:space="preserve">. </w:t>
      </w:r>
      <w:r>
        <w:rPr>
          <w:kern w:val="2"/>
          <w:sz w:val="28"/>
          <w:szCs w:val="28"/>
        </w:rPr>
        <w:t>Создать Совет по внедрению Стандарта по содействию развития конкуренции при Администрации Верхнедонского района  (далее- Совет).</w:t>
      </w:r>
    </w:p>
    <w:p w:rsidR="00AD49AE" w:rsidRDefault="00AD49AE" w:rsidP="0067313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5.1. Утвердить Положение о Совете согласно приложению 2. </w:t>
      </w:r>
    </w:p>
    <w:p w:rsidR="00AD49AE" w:rsidRDefault="00AD49AE" w:rsidP="0067313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5.2. Утвердить состав Совета согласно приложению 3.</w:t>
      </w:r>
    </w:p>
    <w:p w:rsidR="00AD49AE" w:rsidRPr="007A2098" w:rsidRDefault="00AD49AE" w:rsidP="00EF64B7">
      <w:pPr>
        <w:ind w:firstLine="708"/>
        <w:jc w:val="both"/>
        <w:rPr>
          <w:kern w:val="2"/>
          <w:sz w:val="28"/>
          <w:szCs w:val="28"/>
        </w:rPr>
      </w:pPr>
    </w:p>
    <w:p w:rsidR="00AD49AE" w:rsidRPr="007A2098" w:rsidRDefault="00AD49AE" w:rsidP="004C1BC5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6</w:t>
      </w:r>
      <w:r w:rsidRPr="007A2098">
        <w:rPr>
          <w:sz w:val="28"/>
          <w:szCs w:val="28"/>
        </w:rPr>
        <w:t>. Распоряжение вступает в силу со дня его официального опубликования.</w:t>
      </w:r>
    </w:p>
    <w:p w:rsidR="00AD49AE" w:rsidRPr="007A2098" w:rsidRDefault="00AD49AE" w:rsidP="004638E8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A2098">
        <w:rPr>
          <w:sz w:val="28"/>
          <w:szCs w:val="28"/>
        </w:rPr>
        <w:t xml:space="preserve">. Контроль исполнения настоящего распоряжения возложить на заместителя главы Администрации Верхнедонского района  И.М.Шапошникову. </w:t>
      </w:r>
    </w:p>
    <w:p w:rsidR="00AD49AE" w:rsidRPr="003D027F" w:rsidRDefault="00AD49AE" w:rsidP="00424E9E">
      <w:pPr>
        <w:pStyle w:val="Default"/>
        <w:ind w:firstLine="600"/>
        <w:jc w:val="both"/>
        <w:rPr>
          <w:sz w:val="20"/>
          <w:szCs w:val="20"/>
        </w:rPr>
      </w:pPr>
    </w:p>
    <w:p w:rsidR="00AD49AE" w:rsidRDefault="00AD49AE" w:rsidP="00424E9E">
      <w:pPr>
        <w:pStyle w:val="Default"/>
        <w:ind w:firstLine="600"/>
        <w:jc w:val="both"/>
        <w:rPr>
          <w:sz w:val="20"/>
          <w:szCs w:val="20"/>
        </w:rPr>
      </w:pPr>
    </w:p>
    <w:p w:rsidR="00AD49AE" w:rsidRDefault="00AD49AE" w:rsidP="00424E9E">
      <w:pPr>
        <w:pStyle w:val="Default"/>
        <w:ind w:firstLine="600"/>
        <w:jc w:val="both"/>
        <w:rPr>
          <w:sz w:val="20"/>
          <w:szCs w:val="20"/>
        </w:rPr>
      </w:pPr>
    </w:p>
    <w:p w:rsidR="00AD49AE" w:rsidRDefault="00AD49AE" w:rsidP="00424E9E">
      <w:pPr>
        <w:pStyle w:val="Default"/>
        <w:ind w:firstLine="600"/>
        <w:jc w:val="both"/>
        <w:rPr>
          <w:sz w:val="20"/>
          <w:szCs w:val="20"/>
        </w:rPr>
      </w:pPr>
    </w:p>
    <w:p w:rsidR="00AD49AE" w:rsidRDefault="00AD49AE" w:rsidP="00424E9E">
      <w:pPr>
        <w:pStyle w:val="Default"/>
        <w:ind w:firstLine="600"/>
        <w:jc w:val="both"/>
        <w:rPr>
          <w:sz w:val="20"/>
          <w:szCs w:val="20"/>
        </w:rPr>
      </w:pPr>
    </w:p>
    <w:p w:rsidR="00AD49AE" w:rsidRPr="003D027F" w:rsidRDefault="00AD49AE" w:rsidP="00424E9E">
      <w:pPr>
        <w:pStyle w:val="Default"/>
        <w:ind w:firstLine="600"/>
        <w:jc w:val="both"/>
        <w:rPr>
          <w:sz w:val="20"/>
          <w:szCs w:val="20"/>
        </w:rPr>
      </w:pPr>
    </w:p>
    <w:p w:rsidR="00AD49AE" w:rsidRPr="007A2098" w:rsidRDefault="00AD49AE" w:rsidP="00424E9E">
      <w:pPr>
        <w:ind w:firstLine="600"/>
        <w:jc w:val="both"/>
        <w:rPr>
          <w:bCs/>
          <w:sz w:val="28"/>
          <w:szCs w:val="28"/>
        </w:rPr>
      </w:pPr>
      <w:r w:rsidRPr="007A2098">
        <w:rPr>
          <w:sz w:val="28"/>
          <w:szCs w:val="28"/>
        </w:rPr>
        <w:t xml:space="preserve">Глава  Администрации </w:t>
      </w:r>
    </w:p>
    <w:p w:rsidR="00AD49AE" w:rsidRDefault="00AD49AE" w:rsidP="0062168D">
      <w:pPr>
        <w:jc w:val="both"/>
        <w:rPr>
          <w:bCs/>
          <w:sz w:val="28"/>
          <w:szCs w:val="28"/>
        </w:rPr>
      </w:pPr>
      <w:r w:rsidRPr="007A2098">
        <w:rPr>
          <w:bCs/>
          <w:sz w:val="28"/>
          <w:szCs w:val="28"/>
        </w:rPr>
        <w:t xml:space="preserve">        Верхнедонского района</w:t>
      </w:r>
      <w:r w:rsidRPr="007A2098">
        <w:rPr>
          <w:bCs/>
          <w:sz w:val="28"/>
          <w:szCs w:val="28"/>
        </w:rPr>
        <w:tab/>
      </w:r>
      <w:r w:rsidRPr="007A2098">
        <w:rPr>
          <w:bCs/>
          <w:sz w:val="28"/>
          <w:szCs w:val="28"/>
        </w:rPr>
        <w:tab/>
      </w:r>
      <w:r w:rsidRPr="007A2098">
        <w:rPr>
          <w:bCs/>
          <w:sz w:val="28"/>
          <w:szCs w:val="28"/>
        </w:rPr>
        <w:tab/>
        <w:t xml:space="preserve">                            А.Г.Болдырев</w:t>
      </w:r>
    </w:p>
    <w:p w:rsidR="00AD49AE" w:rsidRDefault="00AD49AE" w:rsidP="0062168D">
      <w:pPr>
        <w:jc w:val="both"/>
        <w:rPr>
          <w:bCs/>
          <w:sz w:val="28"/>
          <w:szCs w:val="28"/>
        </w:rPr>
      </w:pPr>
    </w:p>
    <w:p w:rsidR="00AD49AE" w:rsidRDefault="00AD49AE" w:rsidP="0062168D">
      <w:pPr>
        <w:jc w:val="both"/>
        <w:rPr>
          <w:bCs/>
          <w:sz w:val="28"/>
          <w:szCs w:val="28"/>
        </w:rPr>
      </w:pPr>
    </w:p>
    <w:p w:rsidR="00AD49AE" w:rsidRDefault="00AD49AE" w:rsidP="006216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Копия верна. Управляющий делами</w:t>
      </w:r>
    </w:p>
    <w:p w:rsidR="00AD49AE" w:rsidRPr="007A2098" w:rsidRDefault="00AD49AE" w:rsidP="0062168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Администрации                                   О.Н.Андропова</w:t>
      </w:r>
    </w:p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/>
    <w:p w:rsidR="00AD49AE" w:rsidRDefault="00AD49AE" w:rsidP="0062168D">
      <w:r>
        <w:t xml:space="preserve">Распоряжение </w:t>
      </w:r>
      <w:r w:rsidRPr="001F5298">
        <w:t>вносит</w:t>
      </w:r>
      <w:r>
        <w:t xml:space="preserve">  сектор</w:t>
      </w:r>
    </w:p>
    <w:p w:rsidR="00AD49AE" w:rsidRDefault="00AD49AE" w:rsidP="004638E8">
      <w:pPr>
        <w:rPr>
          <w:kern w:val="2"/>
          <w:sz w:val="28"/>
          <w:szCs w:val="28"/>
        </w:rPr>
      </w:pPr>
      <w:r>
        <w:t>экономического развития</w:t>
      </w:r>
    </w:p>
    <w:p w:rsidR="00AD49AE" w:rsidRPr="00083EED" w:rsidRDefault="00AD49AE" w:rsidP="00083EED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Приложение № 1</w:t>
      </w:r>
    </w:p>
    <w:p w:rsidR="00AD49AE" w:rsidRPr="00083EED" w:rsidRDefault="00AD49AE" w:rsidP="00083EED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к  распоряжению Администрации</w:t>
      </w:r>
    </w:p>
    <w:p w:rsidR="00AD49AE" w:rsidRPr="00083EED" w:rsidRDefault="00AD49AE" w:rsidP="00083EED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Верхнедонского района</w:t>
      </w:r>
    </w:p>
    <w:p w:rsidR="00AD49AE" w:rsidRPr="00083EED" w:rsidRDefault="00AD49AE" w:rsidP="00083EED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от 30.12.2016 №203</w:t>
      </w:r>
    </w:p>
    <w:p w:rsidR="00AD49AE" w:rsidRDefault="00AD49AE" w:rsidP="00083EED">
      <w:pPr>
        <w:jc w:val="center"/>
        <w:rPr>
          <w:rFonts w:ascii="TimesNewRomanPSMT" w:hAnsi="TimesNewRomanPSMT" w:cs="TimesNewRomanPSMT"/>
          <w:sz w:val="28"/>
          <w:szCs w:val="28"/>
        </w:rPr>
      </w:pPr>
    </w:p>
    <w:p w:rsidR="00AD49AE" w:rsidRDefault="00AD49AE" w:rsidP="00083EED">
      <w:pPr>
        <w:ind w:firstLine="709"/>
        <w:jc w:val="center"/>
        <w:rPr>
          <w:sz w:val="28"/>
          <w:szCs w:val="28"/>
        </w:rPr>
      </w:pPr>
    </w:p>
    <w:p w:rsidR="00AD49AE" w:rsidRPr="0086775E" w:rsidRDefault="00AD49AE" w:rsidP="00083EED">
      <w:pPr>
        <w:ind w:firstLine="709"/>
        <w:jc w:val="center"/>
        <w:rPr>
          <w:sz w:val="28"/>
          <w:szCs w:val="28"/>
        </w:rPr>
      </w:pPr>
      <w:r w:rsidRPr="0086775E">
        <w:rPr>
          <w:sz w:val="28"/>
          <w:szCs w:val="28"/>
        </w:rPr>
        <w:t>Положение</w:t>
      </w:r>
    </w:p>
    <w:p w:rsidR="00AD49AE" w:rsidRDefault="00AD49AE" w:rsidP="00083EED">
      <w:pPr>
        <w:ind w:firstLine="709"/>
        <w:jc w:val="center"/>
        <w:rPr>
          <w:sz w:val="28"/>
          <w:szCs w:val="28"/>
        </w:rPr>
      </w:pPr>
      <w:r w:rsidRPr="0086775E">
        <w:rPr>
          <w:sz w:val="28"/>
          <w:szCs w:val="28"/>
        </w:rPr>
        <w:t xml:space="preserve">об уполномоченном органе </w:t>
      </w:r>
      <w:r>
        <w:rPr>
          <w:sz w:val="28"/>
          <w:szCs w:val="28"/>
        </w:rPr>
        <w:t xml:space="preserve">по внедрению Стандарта </w:t>
      </w:r>
      <w:r w:rsidRPr="0086775E">
        <w:rPr>
          <w:sz w:val="28"/>
          <w:szCs w:val="28"/>
        </w:rPr>
        <w:t>по содействию развити</w:t>
      </w:r>
      <w:r>
        <w:rPr>
          <w:sz w:val="28"/>
          <w:szCs w:val="28"/>
        </w:rPr>
        <w:t>я</w:t>
      </w:r>
      <w:r w:rsidRPr="0086775E">
        <w:rPr>
          <w:sz w:val="28"/>
          <w:szCs w:val="28"/>
        </w:rPr>
        <w:t xml:space="preserve"> конкуренции</w:t>
      </w:r>
      <w:r>
        <w:rPr>
          <w:sz w:val="28"/>
          <w:szCs w:val="28"/>
        </w:rPr>
        <w:t xml:space="preserve"> </w:t>
      </w:r>
      <w:r w:rsidRPr="0086775E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Верхнедонского</w:t>
      </w:r>
      <w:r w:rsidRPr="0086775E">
        <w:rPr>
          <w:sz w:val="28"/>
          <w:szCs w:val="28"/>
        </w:rPr>
        <w:t xml:space="preserve"> района</w:t>
      </w:r>
    </w:p>
    <w:p w:rsidR="00AD49AE" w:rsidRPr="0086775E" w:rsidRDefault="00AD49AE" w:rsidP="00083EED">
      <w:pPr>
        <w:ind w:firstLine="709"/>
        <w:jc w:val="center"/>
        <w:rPr>
          <w:sz w:val="28"/>
          <w:szCs w:val="28"/>
        </w:rPr>
      </w:pPr>
    </w:p>
    <w:p w:rsidR="00AD49AE" w:rsidRPr="0086775E" w:rsidRDefault="00AD49AE" w:rsidP="00083EED">
      <w:pPr>
        <w:ind w:firstLine="709"/>
        <w:jc w:val="center"/>
        <w:rPr>
          <w:sz w:val="28"/>
          <w:szCs w:val="28"/>
        </w:rPr>
      </w:pPr>
      <w:r w:rsidRPr="0086775E">
        <w:rPr>
          <w:sz w:val="28"/>
          <w:szCs w:val="28"/>
        </w:rPr>
        <w:t>1. Общие положения</w:t>
      </w:r>
    </w:p>
    <w:p w:rsidR="00AD49AE" w:rsidRPr="0086775E" w:rsidRDefault="00AD49AE" w:rsidP="00083EED">
      <w:pPr>
        <w:ind w:firstLine="709"/>
        <w:jc w:val="both"/>
        <w:rPr>
          <w:sz w:val="28"/>
          <w:szCs w:val="28"/>
        </w:rPr>
      </w:pPr>
      <w:r w:rsidRPr="0086775E">
        <w:rPr>
          <w:sz w:val="28"/>
          <w:szCs w:val="28"/>
        </w:rPr>
        <w:t xml:space="preserve">1.1. Настоящее Положение определяет основные полномочия деятельности уполномоченного органа </w:t>
      </w:r>
      <w:r>
        <w:rPr>
          <w:sz w:val="28"/>
          <w:szCs w:val="28"/>
        </w:rPr>
        <w:t xml:space="preserve">по внедрению Стандарта </w:t>
      </w:r>
      <w:r w:rsidRPr="0086775E">
        <w:rPr>
          <w:sz w:val="28"/>
          <w:szCs w:val="28"/>
        </w:rPr>
        <w:t>по содействию развити</w:t>
      </w:r>
      <w:r>
        <w:rPr>
          <w:sz w:val="28"/>
          <w:szCs w:val="28"/>
        </w:rPr>
        <w:t>я</w:t>
      </w:r>
      <w:r w:rsidRPr="0086775E">
        <w:rPr>
          <w:sz w:val="28"/>
          <w:szCs w:val="28"/>
        </w:rPr>
        <w:t xml:space="preserve"> конкуренции на территории </w:t>
      </w:r>
      <w:r>
        <w:rPr>
          <w:sz w:val="28"/>
          <w:szCs w:val="28"/>
        </w:rPr>
        <w:t>Верхнедонского</w:t>
      </w:r>
      <w:r w:rsidRPr="0086775E">
        <w:rPr>
          <w:sz w:val="28"/>
          <w:szCs w:val="28"/>
        </w:rPr>
        <w:t xml:space="preserve"> района (далее - уполномоченный орган).</w:t>
      </w:r>
    </w:p>
    <w:p w:rsidR="00AD49AE" w:rsidRPr="009D0A22" w:rsidRDefault="00AD49AE" w:rsidP="00083EED">
      <w:pPr>
        <w:ind w:firstLine="709"/>
        <w:jc w:val="both"/>
        <w:rPr>
          <w:sz w:val="28"/>
          <w:szCs w:val="28"/>
        </w:rPr>
      </w:pPr>
      <w:r w:rsidRPr="0086775E">
        <w:rPr>
          <w:sz w:val="28"/>
          <w:szCs w:val="28"/>
        </w:rPr>
        <w:t xml:space="preserve">1.2. Уполномоченный орган осуществляет свои функции в целях реализации Стандарта развития конкуренции </w:t>
      </w:r>
      <w:r>
        <w:rPr>
          <w:sz w:val="28"/>
          <w:szCs w:val="28"/>
        </w:rPr>
        <w:t xml:space="preserve">в Верхнедонском районе </w:t>
      </w:r>
      <w:r w:rsidRPr="0086775E">
        <w:rPr>
          <w:sz w:val="28"/>
          <w:szCs w:val="28"/>
        </w:rPr>
        <w:t xml:space="preserve">в соответствии с распоряжением Правительства Российской Федерации от 05.09.2015 № 1738-р «Об утверждении стандарта развития конкуренции в субъектах Российской Федерации», </w:t>
      </w:r>
      <w:r w:rsidRPr="00F4769D">
        <w:rPr>
          <w:sz w:val="28"/>
          <w:szCs w:val="28"/>
        </w:rPr>
        <w:t>распоряжением Губернатора</w:t>
      </w:r>
      <w:r>
        <w:rPr>
          <w:sz w:val="28"/>
          <w:szCs w:val="28"/>
        </w:rPr>
        <w:t xml:space="preserve"> </w:t>
      </w:r>
      <w:r w:rsidRPr="00F4769D">
        <w:rPr>
          <w:sz w:val="28"/>
          <w:szCs w:val="28"/>
        </w:rPr>
        <w:t xml:space="preserve">Ростовской области от 04.05.2016 № 156 «О внедрении на территории Ростовской области стандарта развития конкуренции в субъектах Российской </w:t>
      </w:r>
      <w:r w:rsidRPr="009D0A22">
        <w:rPr>
          <w:sz w:val="28"/>
          <w:szCs w:val="28"/>
        </w:rPr>
        <w:t xml:space="preserve">Федерации», на </w:t>
      </w:r>
      <w:r w:rsidRPr="000F521B">
        <w:rPr>
          <w:sz w:val="28"/>
          <w:szCs w:val="28"/>
        </w:rPr>
        <w:t>основании Соглашения между департаментом инвестиций и предпринимательства Ростовской области и администрацией Верхнедонского района «О внедрении Стандарта развития конкуренции на территории Ростовской области» от 10.06.2016 № 18 и настоящим Положением.</w:t>
      </w:r>
    </w:p>
    <w:p w:rsidR="00AD49AE" w:rsidRPr="009D0A22" w:rsidRDefault="00AD49AE" w:rsidP="00083EED">
      <w:pPr>
        <w:ind w:firstLine="709"/>
        <w:jc w:val="both"/>
        <w:rPr>
          <w:sz w:val="28"/>
          <w:szCs w:val="28"/>
        </w:rPr>
      </w:pPr>
    </w:p>
    <w:p w:rsidR="00AD49AE" w:rsidRPr="0086775E" w:rsidRDefault="00AD49AE" w:rsidP="00083EED">
      <w:pPr>
        <w:jc w:val="center"/>
        <w:rPr>
          <w:sz w:val="28"/>
          <w:szCs w:val="28"/>
        </w:rPr>
      </w:pPr>
      <w:r w:rsidRPr="0086775E">
        <w:rPr>
          <w:sz w:val="28"/>
          <w:szCs w:val="28"/>
        </w:rPr>
        <w:t>2. Основные полномочия уполномоченного органа</w:t>
      </w:r>
    </w:p>
    <w:p w:rsidR="00AD49AE" w:rsidRPr="0086775E" w:rsidRDefault="00AD49AE" w:rsidP="00083EED">
      <w:pPr>
        <w:ind w:firstLine="709"/>
        <w:jc w:val="both"/>
        <w:rPr>
          <w:sz w:val="28"/>
          <w:szCs w:val="28"/>
        </w:rPr>
      </w:pPr>
      <w:r w:rsidRPr="0086775E">
        <w:rPr>
          <w:sz w:val="28"/>
          <w:szCs w:val="28"/>
        </w:rPr>
        <w:t>Уполномоченный орган осуществляет в рамках действующего</w:t>
      </w:r>
      <w:r>
        <w:rPr>
          <w:sz w:val="28"/>
          <w:szCs w:val="28"/>
        </w:rPr>
        <w:t xml:space="preserve"> </w:t>
      </w:r>
      <w:r w:rsidRPr="0086775E">
        <w:rPr>
          <w:sz w:val="28"/>
          <w:szCs w:val="28"/>
        </w:rPr>
        <w:t>законодательства следующие полномочия:</w:t>
      </w:r>
    </w:p>
    <w:p w:rsidR="00AD49AE" w:rsidRPr="0086775E" w:rsidRDefault="00AD49AE" w:rsidP="00083EED">
      <w:pPr>
        <w:ind w:firstLine="709"/>
        <w:jc w:val="both"/>
        <w:rPr>
          <w:sz w:val="28"/>
          <w:szCs w:val="28"/>
        </w:rPr>
      </w:pPr>
      <w:r w:rsidRPr="0086775E">
        <w:rPr>
          <w:sz w:val="28"/>
          <w:szCs w:val="28"/>
        </w:rPr>
        <w:t xml:space="preserve">2.1. </w:t>
      </w:r>
      <w:r>
        <w:rPr>
          <w:sz w:val="28"/>
          <w:szCs w:val="28"/>
        </w:rPr>
        <w:t>Ф</w:t>
      </w:r>
      <w:r w:rsidRPr="00234B41">
        <w:rPr>
          <w:sz w:val="28"/>
          <w:szCs w:val="28"/>
        </w:rPr>
        <w:t xml:space="preserve">ормирует проект перечня с аргументированным обоснованием выбора каждого рынка и представляет его на рассмотрение и утверждение </w:t>
      </w:r>
      <w:r>
        <w:rPr>
          <w:sz w:val="28"/>
          <w:szCs w:val="28"/>
        </w:rPr>
        <w:t>главе Администрации Верхнедонского района.</w:t>
      </w:r>
    </w:p>
    <w:p w:rsidR="00AD49AE" w:rsidRPr="0086775E" w:rsidRDefault="00AD49AE" w:rsidP="00083EED">
      <w:pPr>
        <w:ind w:firstLine="709"/>
        <w:jc w:val="both"/>
        <w:rPr>
          <w:sz w:val="28"/>
          <w:szCs w:val="28"/>
        </w:rPr>
      </w:pPr>
      <w:r w:rsidRPr="0086775E">
        <w:rPr>
          <w:sz w:val="28"/>
          <w:szCs w:val="28"/>
        </w:rPr>
        <w:t xml:space="preserve">2.2. </w:t>
      </w:r>
      <w:r>
        <w:rPr>
          <w:sz w:val="28"/>
          <w:szCs w:val="28"/>
        </w:rPr>
        <w:t>Подготавливает</w:t>
      </w:r>
      <w:r w:rsidRPr="0086775E">
        <w:rPr>
          <w:sz w:val="28"/>
          <w:szCs w:val="28"/>
        </w:rPr>
        <w:t xml:space="preserve"> ежегодный доклад о состоянии и развитии конкурентной среды на рынках товаров, работ, услуг </w:t>
      </w:r>
      <w:r>
        <w:rPr>
          <w:sz w:val="28"/>
          <w:szCs w:val="28"/>
        </w:rPr>
        <w:t>Верхнедонского района</w:t>
      </w:r>
      <w:r w:rsidRPr="0086775E">
        <w:rPr>
          <w:sz w:val="28"/>
          <w:szCs w:val="28"/>
        </w:rPr>
        <w:t xml:space="preserve"> в срок не позднее 10 февра</w:t>
      </w:r>
      <w:r>
        <w:rPr>
          <w:sz w:val="28"/>
          <w:szCs w:val="28"/>
        </w:rPr>
        <w:t>ля года, следующего за отчетным.</w:t>
      </w:r>
    </w:p>
    <w:p w:rsidR="00AD49AE" w:rsidRPr="00234B41" w:rsidRDefault="00AD49AE" w:rsidP="00083EED">
      <w:pPr>
        <w:pStyle w:val="ConsPlusNormal"/>
        <w:ind w:firstLine="540"/>
        <w:jc w:val="both"/>
      </w:pPr>
      <w:r>
        <w:t>2.3.</w:t>
      </w:r>
      <w:r w:rsidRPr="00234B41">
        <w:t xml:space="preserve"> </w:t>
      </w:r>
      <w:r>
        <w:t>Р</w:t>
      </w:r>
      <w:r w:rsidRPr="00234B41">
        <w:t xml:space="preserve">азрабатывает проект "дорожной карты" и представляет его на рассмотрение и утверждение главе </w:t>
      </w:r>
      <w:r>
        <w:t>А</w:t>
      </w:r>
      <w:r w:rsidRPr="00234B41">
        <w:t xml:space="preserve">дминистрации </w:t>
      </w:r>
      <w:r>
        <w:t>Верхнедонского района.</w:t>
      </w:r>
    </w:p>
    <w:p w:rsidR="00AD49AE" w:rsidRDefault="00AD49AE" w:rsidP="00083E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К</w:t>
      </w:r>
      <w:r w:rsidRPr="00234B41">
        <w:rPr>
          <w:sz w:val="28"/>
          <w:szCs w:val="28"/>
        </w:rPr>
        <w:t xml:space="preserve">оординирует деятельность </w:t>
      </w:r>
      <w:r w:rsidRPr="007A2098">
        <w:rPr>
          <w:sz w:val="28"/>
          <w:szCs w:val="28"/>
        </w:rPr>
        <w:t xml:space="preserve">структурных подразделений </w:t>
      </w:r>
      <w:r>
        <w:rPr>
          <w:sz w:val="28"/>
          <w:szCs w:val="28"/>
        </w:rPr>
        <w:t xml:space="preserve">Администрации </w:t>
      </w:r>
      <w:r w:rsidRPr="007A2098">
        <w:rPr>
          <w:sz w:val="28"/>
          <w:szCs w:val="28"/>
        </w:rPr>
        <w:t>Верхнедонско</w:t>
      </w:r>
      <w:r>
        <w:rPr>
          <w:sz w:val="28"/>
          <w:szCs w:val="28"/>
        </w:rPr>
        <w:t>го</w:t>
      </w:r>
      <w:r w:rsidRPr="007A2098">
        <w:rPr>
          <w:sz w:val="28"/>
          <w:szCs w:val="28"/>
        </w:rPr>
        <w:t xml:space="preserve">  район</w:t>
      </w:r>
      <w:r>
        <w:rPr>
          <w:sz w:val="28"/>
          <w:szCs w:val="28"/>
        </w:rPr>
        <w:t xml:space="preserve">а </w:t>
      </w:r>
      <w:r w:rsidRPr="007A2098">
        <w:rPr>
          <w:sz w:val="28"/>
          <w:szCs w:val="28"/>
        </w:rPr>
        <w:t xml:space="preserve"> Ростовской области, ответственных за реализацию мероприятий по  содействию развитию конкуренции на территории Верхнедонского района.</w:t>
      </w:r>
    </w:p>
    <w:p w:rsidR="00AD49AE" w:rsidRPr="00234B41" w:rsidRDefault="00AD49AE" w:rsidP="00083EED">
      <w:pPr>
        <w:pStyle w:val="ConsPlusNormal"/>
        <w:ind w:firstLine="540"/>
        <w:jc w:val="both"/>
      </w:pPr>
      <w:r>
        <w:t>2.5. Р</w:t>
      </w:r>
      <w:r w:rsidRPr="00234B41">
        <w:t>ассматривает обращения субъектов предпринимательской деятельности, потребителей товаров, работ и услуг, и общественных организаций, представляющих интересы потребителей, по вопросам содействия развитию конкуренции, относящимся к ком</w:t>
      </w:r>
      <w:r>
        <w:t>петенции уполномоченного органа.</w:t>
      </w:r>
    </w:p>
    <w:p w:rsidR="00AD49AE" w:rsidRDefault="00AD49AE" w:rsidP="00083EED">
      <w:pPr>
        <w:pStyle w:val="ConsPlusNormal"/>
        <w:ind w:firstLine="540"/>
        <w:jc w:val="both"/>
      </w:pPr>
      <w:r>
        <w:t>2.6. О</w:t>
      </w:r>
      <w:r w:rsidRPr="00234B41">
        <w:t xml:space="preserve">рганизует проведение мониторинга состояния и развития конкурентной среды на рынках товаров, работ и услуг </w:t>
      </w:r>
      <w:r>
        <w:t>Верхнедонского района</w:t>
      </w:r>
      <w:r w:rsidRPr="00234B41">
        <w:t>.</w:t>
      </w:r>
    </w:p>
    <w:p w:rsidR="00AD49AE" w:rsidRPr="0086775E" w:rsidRDefault="00AD49AE" w:rsidP="00083EED">
      <w:pPr>
        <w:pStyle w:val="ConsPlusNormal"/>
        <w:ind w:firstLine="540"/>
        <w:jc w:val="both"/>
      </w:pPr>
      <w:r w:rsidRPr="0086775E">
        <w:t>2.</w:t>
      </w:r>
      <w:r>
        <w:t>7</w:t>
      </w:r>
      <w:r w:rsidRPr="0086775E">
        <w:t>. Размещает информацию о деятельности по содействию развитию</w:t>
      </w:r>
      <w:r>
        <w:t xml:space="preserve"> </w:t>
      </w:r>
      <w:r w:rsidRPr="0086775E">
        <w:t xml:space="preserve">конкуренции и соответствующие материалы на официальном сайте администрации </w:t>
      </w:r>
      <w:r>
        <w:t>Верхнедонского района</w:t>
      </w:r>
      <w:r w:rsidRPr="0086775E">
        <w:t xml:space="preserve"> в разделе «</w:t>
      </w:r>
      <w:r>
        <w:t xml:space="preserve">Экономика» </w:t>
      </w:r>
      <w:r w:rsidRPr="0086775E">
        <w:t>подразделе «</w:t>
      </w:r>
      <w:r>
        <w:t>Развитие конкуренции</w:t>
      </w:r>
      <w:r w:rsidRPr="0086775E">
        <w:t>».</w:t>
      </w:r>
    </w:p>
    <w:p w:rsidR="00AD49AE" w:rsidRPr="0086775E" w:rsidRDefault="00AD49AE" w:rsidP="00083EED">
      <w:pPr>
        <w:ind w:firstLine="709"/>
        <w:jc w:val="both"/>
        <w:rPr>
          <w:sz w:val="28"/>
          <w:szCs w:val="28"/>
        </w:rPr>
      </w:pPr>
    </w:p>
    <w:p w:rsidR="00AD49AE" w:rsidRDefault="00AD49AE" w:rsidP="00083EED">
      <w:pPr>
        <w:pStyle w:val="NormalWeb"/>
        <w:rPr>
          <w:sz w:val="27"/>
          <w:szCs w:val="27"/>
        </w:rPr>
      </w:pPr>
    </w:p>
    <w:p w:rsidR="00AD49AE" w:rsidRDefault="00AD49AE" w:rsidP="00083EED">
      <w:pPr>
        <w:pStyle w:val="NormalWeb"/>
        <w:rPr>
          <w:sz w:val="27"/>
          <w:szCs w:val="27"/>
        </w:rPr>
      </w:pPr>
    </w:p>
    <w:p w:rsidR="00AD49AE" w:rsidRDefault="00AD49AE" w:rsidP="00083EED">
      <w:pPr>
        <w:pStyle w:val="NormalWeb"/>
        <w:rPr>
          <w:sz w:val="27"/>
          <w:szCs w:val="27"/>
        </w:rPr>
      </w:pPr>
    </w:p>
    <w:p w:rsidR="00AD49AE" w:rsidRDefault="00AD49AE" w:rsidP="00083EED">
      <w:pPr>
        <w:pStyle w:val="NormalWeb"/>
        <w:rPr>
          <w:sz w:val="27"/>
          <w:szCs w:val="27"/>
        </w:rPr>
      </w:pPr>
    </w:p>
    <w:p w:rsidR="00AD49AE" w:rsidRDefault="00AD49AE" w:rsidP="003D027F">
      <w:pPr>
        <w:pStyle w:val="NormalWeb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 xml:space="preserve">Управляющий делами    </w:t>
      </w:r>
    </w:p>
    <w:p w:rsidR="00AD49AE" w:rsidRDefault="00AD49AE" w:rsidP="003D027F">
      <w:pPr>
        <w:pStyle w:val="NormalWeb"/>
        <w:spacing w:before="0" w:beforeAutospacing="0" w:after="0" w:afterAutospacing="0"/>
        <w:rPr>
          <w:sz w:val="27"/>
          <w:szCs w:val="27"/>
        </w:rPr>
      </w:pPr>
      <w:r>
        <w:rPr>
          <w:sz w:val="27"/>
          <w:szCs w:val="27"/>
        </w:rPr>
        <w:t xml:space="preserve"> Администрации                                                                           О.Н.Андропова </w:t>
      </w:r>
    </w:p>
    <w:p w:rsidR="00AD49AE" w:rsidRDefault="00AD49AE" w:rsidP="00083EED">
      <w:pPr>
        <w:rPr>
          <w:rFonts w:ascii="TimesNewRomanPSMT" w:hAnsi="TimesNewRomanPSMT" w:cs="TimesNewRomanPSMT"/>
          <w:sz w:val="28"/>
          <w:szCs w:val="28"/>
        </w:rPr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Default="00AD49AE" w:rsidP="00083EED">
      <w:pPr>
        <w:ind w:firstLine="5103"/>
      </w:pPr>
    </w:p>
    <w:p w:rsidR="00AD49AE" w:rsidRPr="00083EED" w:rsidRDefault="00AD49AE" w:rsidP="0067313B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AD49AE" w:rsidRPr="00083EED" w:rsidRDefault="00AD49AE" w:rsidP="0067313B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к  распоряжению Администрации</w:t>
      </w:r>
    </w:p>
    <w:p w:rsidR="00AD49AE" w:rsidRPr="00083EED" w:rsidRDefault="00AD49AE" w:rsidP="0067313B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Верхнедонского района</w:t>
      </w:r>
    </w:p>
    <w:p w:rsidR="00AD49AE" w:rsidRPr="00083EED" w:rsidRDefault="00AD49AE" w:rsidP="0067313B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от 30.12.2016 №203</w:t>
      </w:r>
    </w:p>
    <w:p w:rsidR="00AD49AE" w:rsidRDefault="00AD49AE" w:rsidP="0067313B">
      <w:pPr>
        <w:jc w:val="center"/>
        <w:rPr>
          <w:kern w:val="2"/>
          <w:sz w:val="28"/>
          <w:szCs w:val="28"/>
        </w:rPr>
      </w:pPr>
    </w:p>
    <w:p w:rsidR="00AD49AE" w:rsidRPr="00F5291F" w:rsidRDefault="00AD49AE" w:rsidP="0067313B">
      <w:pPr>
        <w:jc w:val="center"/>
        <w:rPr>
          <w:kern w:val="2"/>
          <w:sz w:val="28"/>
          <w:szCs w:val="28"/>
        </w:rPr>
      </w:pPr>
      <w:r w:rsidRPr="00F5291F">
        <w:rPr>
          <w:kern w:val="2"/>
          <w:sz w:val="28"/>
          <w:szCs w:val="28"/>
        </w:rPr>
        <w:t>ПОЛОЖЕНИЕ</w:t>
      </w:r>
    </w:p>
    <w:p w:rsidR="00AD49AE" w:rsidRDefault="00AD49AE" w:rsidP="0067313B">
      <w:pPr>
        <w:jc w:val="center"/>
        <w:rPr>
          <w:kern w:val="2"/>
          <w:sz w:val="28"/>
          <w:szCs w:val="28"/>
        </w:rPr>
      </w:pPr>
      <w:r w:rsidRPr="00F5291F">
        <w:rPr>
          <w:kern w:val="2"/>
          <w:sz w:val="28"/>
          <w:szCs w:val="28"/>
        </w:rPr>
        <w:t xml:space="preserve">о </w:t>
      </w:r>
      <w:r>
        <w:rPr>
          <w:kern w:val="2"/>
          <w:sz w:val="28"/>
          <w:szCs w:val="28"/>
        </w:rPr>
        <w:t xml:space="preserve">Совете по внедрению Стандарта по содействию развития конкуренции </w:t>
      </w:r>
    </w:p>
    <w:p w:rsidR="00AD49AE" w:rsidRPr="00F5291F" w:rsidRDefault="00AD49AE" w:rsidP="0067313B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 Администрации Верхнедонского района</w:t>
      </w:r>
      <w:r w:rsidRPr="00F5291F">
        <w:rPr>
          <w:kern w:val="2"/>
          <w:sz w:val="28"/>
          <w:szCs w:val="28"/>
        </w:rPr>
        <w:t xml:space="preserve"> </w:t>
      </w:r>
    </w:p>
    <w:p w:rsidR="00AD49AE" w:rsidRPr="00F5291F" w:rsidRDefault="00AD49AE" w:rsidP="0067313B">
      <w:pPr>
        <w:rPr>
          <w:kern w:val="2"/>
          <w:sz w:val="28"/>
          <w:szCs w:val="28"/>
        </w:rPr>
      </w:pPr>
    </w:p>
    <w:p w:rsidR="00AD49AE" w:rsidRPr="00F5291F" w:rsidRDefault="00AD49AE" w:rsidP="0067313B">
      <w:pPr>
        <w:pStyle w:val="ListParagraph"/>
        <w:autoSpaceDE w:val="0"/>
        <w:autoSpaceDN w:val="0"/>
        <w:adjustRightInd w:val="0"/>
        <w:ind w:left="0"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1. </w:t>
      </w:r>
      <w:r w:rsidRPr="00F5291F">
        <w:rPr>
          <w:kern w:val="2"/>
          <w:sz w:val="28"/>
          <w:szCs w:val="28"/>
        </w:rPr>
        <w:t>Общие положения</w:t>
      </w:r>
    </w:p>
    <w:p w:rsidR="00AD49AE" w:rsidRPr="009D0A22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1.1. </w:t>
      </w:r>
      <w:r>
        <w:rPr>
          <w:kern w:val="2"/>
          <w:sz w:val="28"/>
          <w:szCs w:val="28"/>
        </w:rPr>
        <w:t>Совет по внедрению Стандарта по содействию развития конкуренции при Администрации Верхнедонского района</w:t>
      </w:r>
      <w:r w:rsidRPr="00F5291F">
        <w:rPr>
          <w:kern w:val="2"/>
          <w:sz w:val="28"/>
          <w:szCs w:val="28"/>
        </w:rPr>
        <w:t xml:space="preserve"> (далее – Совет) </w:t>
      </w:r>
      <w:r>
        <w:rPr>
          <w:sz w:val="27"/>
          <w:szCs w:val="27"/>
        </w:rPr>
        <w:t xml:space="preserve">является коллегиальным совещательным органом, образованным в целях реализации мероприятий, предусмотренных Стандартом развития конкуренции в субъектах Российской Федерации, утвержденным распоряжением Правительства Российской </w:t>
      </w:r>
      <w:r w:rsidRPr="009D0A22">
        <w:rPr>
          <w:sz w:val="27"/>
          <w:szCs w:val="27"/>
        </w:rPr>
        <w:t>Федерации от 05.09.2015г. № 1738</w:t>
      </w:r>
      <w:r>
        <w:rPr>
          <w:sz w:val="27"/>
          <w:szCs w:val="27"/>
        </w:rPr>
        <w:t>-р</w:t>
      </w:r>
      <w:r w:rsidRPr="009D0A22">
        <w:rPr>
          <w:sz w:val="27"/>
          <w:szCs w:val="27"/>
        </w:rPr>
        <w:t xml:space="preserve"> (далее именуется – Стандарт), а также </w:t>
      </w:r>
      <w:r w:rsidRPr="009D0A22">
        <w:rPr>
          <w:sz w:val="28"/>
          <w:szCs w:val="28"/>
        </w:rPr>
        <w:t xml:space="preserve">Соглашением между департаментом инвестиций и предпринимательства Ростовской области и администрацией </w:t>
      </w:r>
      <w:r>
        <w:rPr>
          <w:sz w:val="28"/>
          <w:szCs w:val="28"/>
        </w:rPr>
        <w:t xml:space="preserve">Верхнедонского </w:t>
      </w:r>
      <w:r w:rsidRPr="009D0A22">
        <w:rPr>
          <w:sz w:val="28"/>
          <w:szCs w:val="28"/>
        </w:rPr>
        <w:t xml:space="preserve">района «О внедрении Стандарта развития конкуренции на территории Ростовской области» от 10.06.2016 № </w:t>
      </w:r>
      <w:r>
        <w:rPr>
          <w:sz w:val="28"/>
          <w:szCs w:val="28"/>
        </w:rPr>
        <w:t>18</w:t>
      </w:r>
      <w:r w:rsidRPr="009D0A22">
        <w:rPr>
          <w:sz w:val="28"/>
          <w:szCs w:val="28"/>
        </w:rPr>
        <w:t>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1.2. В своей деятельности Совет руководствуется федеральным законодательством, нормативными правовыми актами Российской Федерации, нормативными правовыми актами Правительства Ростовской области, Администрации Верхнедонского района, а также настоящим Положением.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1.3. Деятельность Совета основана на принципах равноправия его членов, законности, коллегиальности и гласности.</w:t>
      </w:r>
    </w:p>
    <w:p w:rsidR="00AD49AE" w:rsidRDefault="00AD49AE" w:rsidP="0052482E">
      <w:pPr>
        <w:pStyle w:val="NormalWeb"/>
        <w:spacing w:before="0" w:beforeAutospacing="0" w:after="0" w:afterAutospacing="0"/>
        <w:jc w:val="center"/>
        <w:rPr>
          <w:sz w:val="27"/>
          <w:szCs w:val="27"/>
        </w:rPr>
      </w:pPr>
    </w:p>
    <w:p w:rsidR="00AD49AE" w:rsidRDefault="00AD49AE" w:rsidP="0052482E">
      <w:pPr>
        <w:pStyle w:val="NormalWeb"/>
        <w:spacing w:before="0" w:beforeAutospacing="0" w:after="0" w:afterAutospacing="0"/>
        <w:jc w:val="center"/>
        <w:rPr>
          <w:sz w:val="27"/>
          <w:szCs w:val="27"/>
        </w:rPr>
      </w:pPr>
      <w:r>
        <w:rPr>
          <w:sz w:val="27"/>
          <w:szCs w:val="27"/>
        </w:rPr>
        <w:t>2. Основные задачи Совета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Основными задачами Совета являются:</w:t>
      </w:r>
    </w:p>
    <w:p w:rsidR="00AD49AE" w:rsidRDefault="00AD49AE" w:rsidP="0052482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Подготовка предложений по формированию перечня приоритетных рынков для содействия развитию конкуренции на территории Верхнедонского района с обоснованием их выбора; </w:t>
      </w:r>
    </w:p>
    <w:p w:rsidR="00AD49AE" w:rsidRDefault="00AD49AE" w:rsidP="0052482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Подготовка предложений о порядке и механизме проведения мониторинга состояния и развития конкурентной среды на приоритетных рынках товаров и услуг Верхнедонского района (далее - мониторинг); </w:t>
      </w:r>
    </w:p>
    <w:p w:rsidR="00AD49AE" w:rsidRDefault="00AD49AE" w:rsidP="0052482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Подготовка на основе результатов мониторинга предложений по формированию плана мероприятий («дорожной карты») по содействию развитию конкуренции на территории Верхнедонского района; </w:t>
      </w:r>
    </w:p>
    <w:p w:rsidR="00AD49AE" w:rsidRDefault="00AD49AE" w:rsidP="0052482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Подготовка предложений по созданию и реализации механизмов общественного контроля за деятельностью субъектов естественных монополий на территории Верхнедонского района; 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2.5. Подготовка предложений по иным вопросам, предусмотренным стандартом. 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</w:p>
    <w:p w:rsidR="00AD49AE" w:rsidRDefault="00AD49AE" w:rsidP="0052482E">
      <w:pPr>
        <w:pStyle w:val="NormalWeb"/>
        <w:spacing w:before="0" w:beforeAutospacing="0" w:after="0" w:afterAutospacing="0"/>
        <w:jc w:val="center"/>
        <w:rPr>
          <w:sz w:val="27"/>
          <w:szCs w:val="27"/>
        </w:rPr>
      </w:pPr>
      <w:r>
        <w:rPr>
          <w:sz w:val="27"/>
          <w:szCs w:val="27"/>
        </w:rPr>
        <w:t>3. Основные направления деятельности Совета</w:t>
      </w:r>
    </w:p>
    <w:p w:rsidR="00AD49AE" w:rsidRDefault="00AD49AE" w:rsidP="0052482E">
      <w:pPr>
        <w:pStyle w:val="NormalWeb"/>
        <w:spacing w:before="0" w:beforeAutospacing="0" w:after="0" w:afterAutospacing="0"/>
        <w:jc w:val="center"/>
        <w:rPr>
          <w:sz w:val="27"/>
          <w:szCs w:val="27"/>
        </w:rPr>
      </w:pP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3.1. Рассмотрение и согласование проектов правовых актов, а также иных документов и информации, подготавливаемых в целях стимулирования развития конкуренции.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3.2. Координирует деятельность Администрации муниципального района по выполнению мероприятий, предусмотренных "дорожной картой".</w:t>
      </w:r>
    </w:p>
    <w:p w:rsidR="00AD49AE" w:rsidRPr="00910C41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3.3. Организует проведение мониторинга состояния и развития конкурентной среды на рынках товаров и </w:t>
      </w:r>
      <w:r w:rsidRPr="00910C41">
        <w:rPr>
          <w:sz w:val="27"/>
          <w:szCs w:val="27"/>
        </w:rPr>
        <w:t>услуг района.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3.4. Рассматривает обращения субъектов предпринимательской деятельности, потребителей товаров и услуг и общественных организаций, представляющих интересы потребителей, по вопросам состояния и развития конкуренции, относящимся к компетенции Администрации муниципального района.</w:t>
      </w:r>
    </w:p>
    <w:p w:rsidR="00AD49AE" w:rsidRDefault="00AD49AE" w:rsidP="005248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3.5. Размещает информацию о деятельности по содействию развитию конкуренции на территории муниципального района и соответствующие материалы на </w:t>
      </w:r>
      <w:r w:rsidRPr="008842D7">
        <w:rPr>
          <w:sz w:val="28"/>
          <w:szCs w:val="28"/>
        </w:rPr>
        <w:t xml:space="preserve"> официальном сайте </w:t>
      </w:r>
      <w:r>
        <w:rPr>
          <w:sz w:val="28"/>
          <w:szCs w:val="28"/>
        </w:rPr>
        <w:t xml:space="preserve">Администрации Верхнедонского района </w:t>
      </w:r>
      <w:r w:rsidRPr="008842D7">
        <w:rPr>
          <w:sz w:val="28"/>
          <w:szCs w:val="28"/>
        </w:rPr>
        <w:t>Ростовской области</w:t>
      </w:r>
      <w:r>
        <w:rPr>
          <w:sz w:val="28"/>
          <w:szCs w:val="28"/>
        </w:rPr>
        <w:t xml:space="preserve"> (</w:t>
      </w:r>
      <w:r w:rsidRPr="00A02A4E">
        <w:rPr>
          <w:sz w:val="28"/>
          <w:szCs w:val="28"/>
        </w:rPr>
        <w:t>http://www.verhnedon.donland.ru</w:t>
      </w:r>
      <w:r>
        <w:rPr>
          <w:sz w:val="28"/>
          <w:szCs w:val="28"/>
        </w:rPr>
        <w:t>)</w:t>
      </w:r>
      <w:r w:rsidRPr="00A02A4E">
        <w:rPr>
          <w:sz w:val="28"/>
          <w:szCs w:val="28"/>
        </w:rPr>
        <w:t xml:space="preserve"> </w:t>
      </w:r>
      <w:r w:rsidRPr="008842D7">
        <w:rPr>
          <w:sz w:val="28"/>
          <w:szCs w:val="28"/>
        </w:rPr>
        <w:t>в информационно-телекоммуникационной сети «Интернет».</w:t>
      </w:r>
    </w:p>
    <w:p w:rsidR="00AD49AE" w:rsidRDefault="00AD49AE" w:rsidP="0052482E">
      <w:pPr>
        <w:pStyle w:val="NormalWeb"/>
        <w:spacing w:before="0" w:beforeAutospacing="0" w:after="0" w:afterAutospacing="0"/>
        <w:jc w:val="center"/>
        <w:rPr>
          <w:sz w:val="27"/>
          <w:szCs w:val="27"/>
        </w:rPr>
      </w:pPr>
    </w:p>
    <w:p w:rsidR="00AD49AE" w:rsidRDefault="00AD49AE" w:rsidP="0052482E">
      <w:pPr>
        <w:pStyle w:val="NormalWeb"/>
        <w:spacing w:before="0" w:beforeAutospacing="0" w:after="0" w:afterAutospacing="0"/>
        <w:jc w:val="center"/>
        <w:rPr>
          <w:sz w:val="27"/>
          <w:szCs w:val="27"/>
        </w:rPr>
      </w:pPr>
      <w:r>
        <w:rPr>
          <w:sz w:val="27"/>
          <w:szCs w:val="27"/>
        </w:rPr>
        <w:t>4. Права Совета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Для осуществления своей деятельности Совет имеет право: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4.1. Принимать решения по вопросам, относящимся к компетенцииСовета.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4.2. Приглашать на заседания Совета и заслушивать представителей </w:t>
      </w:r>
      <w:r w:rsidRPr="00910C41">
        <w:rPr>
          <w:sz w:val="27"/>
          <w:szCs w:val="27"/>
        </w:rPr>
        <w:t xml:space="preserve">территориальных </w:t>
      </w:r>
      <w:r w:rsidRPr="009D0A22">
        <w:rPr>
          <w:sz w:val="27"/>
          <w:szCs w:val="27"/>
        </w:rPr>
        <w:t>органов федеральных органов исполнительной власти, организаций и</w:t>
      </w:r>
      <w:r>
        <w:rPr>
          <w:sz w:val="27"/>
          <w:szCs w:val="27"/>
        </w:rPr>
        <w:t xml:space="preserve"> общественных объединений, представляющих интересы предпринимателей и потребителей, а также экспертов и специалистов.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4.3. Запрашивать в пределах своей компетенции информацию, необходимую для деятельности Совета.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</w:p>
    <w:p w:rsidR="00AD49AE" w:rsidRDefault="00AD49AE" w:rsidP="0052482E">
      <w:pPr>
        <w:pStyle w:val="NormalWeb"/>
        <w:spacing w:before="0" w:beforeAutospacing="0" w:after="0" w:afterAutospacing="0"/>
        <w:jc w:val="center"/>
        <w:rPr>
          <w:sz w:val="27"/>
          <w:szCs w:val="27"/>
        </w:rPr>
      </w:pPr>
      <w:r>
        <w:rPr>
          <w:sz w:val="27"/>
          <w:szCs w:val="27"/>
        </w:rPr>
        <w:t>5. Организация деятельности Совета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5.1. Совет состоит из председателя, секретаря и членов Рабочей группы.</w:t>
      </w:r>
    </w:p>
    <w:p w:rsidR="00AD49AE" w:rsidRPr="009D0A22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5.2. Председатель Совета председательствует на заседаниях и организует его работу, </w:t>
      </w:r>
      <w:r w:rsidRPr="009D0A22">
        <w:rPr>
          <w:sz w:val="27"/>
          <w:szCs w:val="27"/>
        </w:rPr>
        <w:t>а в его отсутствие - заместитель председателя</w:t>
      </w:r>
      <w:r>
        <w:rPr>
          <w:sz w:val="27"/>
          <w:szCs w:val="27"/>
        </w:rPr>
        <w:t xml:space="preserve"> Совета</w:t>
      </w:r>
      <w:r w:rsidRPr="009D0A22">
        <w:rPr>
          <w:sz w:val="27"/>
          <w:szCs w:val="27"/>
        </w:rPr>
        <w:t>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5.3. Секретарь Совета обеспечивает подготовку материалов к заседаниюСовета, оформление протоколов заседаний Совета, рассылку документов в соответствии с решениями Совета и постановку решений на контроль.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5.4. Заседания Совета проводятся по мере необходимости, но не </w:t>
      </w:r>
      <w:r w:rsidRPr="009D0A22">
        <w:rPr>
          <w:sz w:val="27"/>
          <w:szCs w:val="27"/>
        </w:rPr>
        <w:t>реже 1 раза в полугодие.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5.5. Повестку дня и порядок проведения заседаний Совета определяет председатель.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5.6. Заседание Совета считается правомочным, если на нем присутствует более половины ее членов.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5.7. Решения Совета принимаются простым большинством голосов присутствующих на заседании членов. В случае равенства голосов решающим является голос председательствующего.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5.8. Решения Совета носят рекомендательный характер.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5.9. Решения Совета оформляются протоколом, который подписывают председательствующий и секретарь Совета.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5.10. Члены Совета, имеющие особое мнение по рассмотренным на заседании вопросам, вправе выразить его в письменной форме, после чего оно должно быть отражено в протоколе заседания Совета и приложено к нему.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5.11. Протоколы заседаний Совета (в краткой форме) оформляются в течение пяти дней со дня проведения заседаний. </w:t>
      </w:r>
    </w:p>
    <w:p w:rsidR="00AD49AE" w:rsidRDefault="00AD49AE" w:rsidP="0052482E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5.12. Результаты выполнения решений Совета заслушиваются на очередных заседаниях Совета.</w:t>
      </w:r>
    </w:p>
    <w:p w:rsidR="00AD49AE" w:rsidRDefault="00AD49AE" w:rsidP="0052482E">
      <w:pPr>
        <w:pStyle w:val="NormalWeb"/>
        <w:rPr>
          <w:sz w:val="27"/>
          <w:szCs w:val="27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Управляющий делами</w:t>
      </w: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Администрации                                                   О.Н.Андропова</w:t>
      </w: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Default="00AD49AE" w:rsidP="001A4346">
      <w:pPr>
        <w:ind w:left="5100" w:hanging="97"/>
        <w:jc w:val="center"/>
        <w:rPr>
          <w:sz w:val="28"/>
          <w:szCs w:val="28"/>
        </w:rPr>
      </w:pPr>
    </w:p>
    <w:p w:rsidR="00AD49AE" w:rsidRPr="00083EED" w:rsidRDefault="00AD49AE" w:rsidP="001A4346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AD49AE" w:rsidRPr="00083EED" w:rsidRDefault="00AD49AE" w:rsidP="001A4346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к  распоряжению Администрации</w:t>
      </w:r>
    </w:p>
    <w:p w:rsidR="00AD49AE" w:rsidRPr="00083EED" w:rsidRDefault="00AD49AE" w:rsidP="001A4346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Верхнедонского района</w:t>
      </w:r>
    </w:p>
    <w:p w:rsidR="00AD49AE" w:rsidRPr="00083EED" w:rsidRDefault="00AD49AE" w:rsidP="001A4346">
      <w:pPr>
        <w:ind w:left="5100" w:hanging="97"/>
        <w:jc w:val="center"/>
        <w:rPr>
          <w:sz w:val="28"/>
          <w:szCs w:val="28"/>
        </w:rPr>
      </w:pPr>
      <w:r w:rsidRPr="00083EED">
        <w:rPr>
          <w:sz w:val="28"/>
          <w:szCs w:val="28"/>
        </w:rPr>
        <w:t>от 30.12.2016 №203</w:t>
      </w:r>
    </w:p>
    <w:p w:rsidR="00AD49AE" w:rsidRDefault="00AD49AE" w:rsidP="0067313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AD49AE" w:rsidRPr="005B6CD1" w:rsidRDefault="00AD49AE" w:rsidP="001A4346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</w:p>
    <w:p w:rsidR="00AD49AE" w:rsidRDefault="00AD49AE" w:rsidP="001A4346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Совета по внедрению Стандарта по содействию развития конкуренции </w:t>
      </w:r>
    </w:p>
    <w:p w:rsidR="00AD49AE" w:rsidRPr="00F5291F" w:rsidRDefault="00AD49AE" w:rsidP="001A4346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 Администрации Верхнедонского района</w:t>
      </w:r>
      <w:r w:rsidRPr="00F5291F">
        <w:rPr>
          <w:kern w:val="2"/>
          <w:sz w:val="28"/>
          <w:szCs w:val="28"/>
        </w:rPr>
        <w:t xml:space="preserve"> </w:t>
      </w:r>
    </w:p>
    <w:p w:rsidR="00AD49AE" w:rsidRDefault="00AD49AE" w:rsidP="001A4346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52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3"/>
        <w:gridCol w:w="3116"/>
        <w:gridCol w:w="413"/>
        <w:gridCol w:w="5731"/>
      </w:tblGrid>
      <w:tr w:rsidR="00AD49AE" w:rsidRPr="001A4346" w:rsidTr="003E3A5E">
        <w:trPr>
          <w:cantSplit/>
          <w:trHeight w:val="523"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1.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Болдырев Александр Георгиевич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-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1A4346">
              <w:rPr>
                <w:sz w:val="24"/>
                <w:szCs w:val="24"/>
              </w:rPr>
              <w:t>лава Администрации Верхнедонского района, председатель Совета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2.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Шапошникова Ирина Михайловна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–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1A4346">
              <w:rPr>
                <w:sz w:val="24"/>
                <w:szCs w:val="24"/>
              </w:rPr>
              <w:t>аместитель главы Администрации Верхнедонского  района, заместитель председателя Совета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shd w:val="clear" w:color="auto" w:fill="FFFFFF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3.</w:t>
            </w:r>
          </w:p>
        </w:tc>
        <w:tc>
          <w:tcPr>
            <w:tcW w:w="3116" w:type="dxa"/>
            <w:shd w:val="clear" w:color="auto" w:fill="FFFFFF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Пройдакова Римма Николаевна</w:t>
            </w:r>
          </w:p>
        </w:tc>
        <w:tc>
          <w:tcPr>
            <w:tcW w:w="413" w:type="dxa"/>
            <w:shd w:val="clear" w:color="auto" w:fill="FFFFFF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-</w:t>
            </w:r>
          </w:p>
        </w:tc>
        <w:tc>
          <w:tcPr>
            <w:tcW w:w="5731" w:type="dxa"/>
            <w:shd w:val="clear" w:color="auto" w:fill="FFFFFF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сектора экономического развития</w:t>
            </w:r>
            <w:r w:rsidRPr="001A4346">
              <w:rPr>
                <w:sz w:val="24"/>
                <w:szCs w:val="24"/>
              </w:rPr>
              <w:t xml:space="preserve">, секретарь </w:t>
            </w:r>
            <w:r>
              <w:rPr>
                <w:sz w:val="24"/>
                <w:szCs w:val="24"/>
              </w:rPr>
              <w:t>Совета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9863" w:type="dxa"/>
            <w:gridSpan w:val="4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Члены</w:t>
            </w:r>
            <w:r>
              <w:rPr>
                <w:sz w:val="24"/>
                <w:szCs w:val="24"/>
              </w:rPr>
              <w:t xml:space="preserve"> Совета</w:t>
            </w:r>
            <w:r w:rsidRPr="001A4346">
              <w:rPr>
                <w:sz w:val="24"/>
                <w:szCs w:val="24"/>
              </w:rPr>
              <w:t>: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4.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Фомичев Владимир Евгеньевич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-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1A4346">
              <w:rPr>
                <w:sz w:val="24"/>
                <w:szCs w:val="24"/>
              </w:rPr>
              <w:t xml:space="preserve">аместитель главы Администрации </w:t>
            </w:r>
            <w:r>
              <w:rPr>
                <w:sz w:val="24"/>
                <w:szCs w:val="24"/>
              </w:rPr>
              <w:t>Верхнедонского</w:t>
            </w:r>
            <w:r w:rsidRPr="001A4346">
              <w:rPr>
                <w:sz w:val="24"/>
                <w:szCs w:val="24"/>
              </w:rPr>
              <w:t xml:space="preserve"> района 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5.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Кочуев Владимир Серафимович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–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1A4346">
              <w:rPr>
                <w:sz w:val="24"/>
                <w:szCs w:val="24"/>
              </w:rPr>
              <w:t xml:space="preserve">аместитель главы Администрации </w:t>
            </w:r>
            <w:r>
              <w:rPr>
                <w:sz w:val="24"/>
                <w:szCs w:val="24"/>
              </w:rPr>
              <w:t>Верхнедонского</w:t>
            </w:r>
            <w:r w:rsidRPr="001A4346">
              <w:rPr>
                <w:sz w:val="24"/>
                <w:szCs w:val="24"/>
              </w:rPr>
              <w:t xml:space="preserve"> района</w:t>
            </w:r>
            <w:r>
              <w:rPr>
                <w:sz w:val="24"/>
                <w:szCs w:val="24"/>
              </w:rPr>
              <w:t xml:space="preserve"> по сельскому хозяйству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6.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 Алексей Сергеевич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-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pStyle w:val="BodyText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строительства и ЖКХ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7.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Кочуев  Сергей Серафимович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–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Главный врач МБУЗ «ЦРБ» Верхнедонского района </w:t>
            </w:r>
            <w:r w:rsidRPr="001A4346">
              <w:rPr>
                <w:sz w:val="24"/>
                <w:szCs w:val="24"/>
              </w:rPr>
              <w:t>(по согласованию)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3C4B68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8.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Default="00AD49AE" w:rsidP="007A5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Матвеева Людмила Игоревна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Default="00AD49AE" w:rsidP="007A50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отдела образования Администрации Верхнедонского района </w:t>
            </w:r>
            <w:r w:rsidRPr="001A4346">
              <w:rPr>
                <w:sz w:val="24"/>
                <w:szCs w:val="24"/>
              </w:rPr>
              <w:t>(по согласованию)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3C4B68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9.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Яковчук Андрей Анатольевич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-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E23C84" w:rsidRDefault="00AD49AE" w:rsidP="007A50C4">
            <w:pPr>
              <w:jc w:val="both"/>
              <w:rPr>
                <w:sz w:val="24"/>
                <w:szCs w:val="24"/>
              </w:rPr>
            </w:pPr>
            <w:r w:rsidRPr="00E23C84">
              <w:rPr>
                <w:sz w:val="24"/>
                <w:szCs w:val="24"/>
              </w:rPr>
              <w:t>Директор МБУ Верхнедонского района «МФЦ»</w:t>
            </w:r>
            <w:r>
              <w:rPr>
                <w:sz w:val="24"/>
                <w:szCs w:val="24"/>
              </w:rPr>
              <w:t xml:space="preserve"> </w:t>
            </w:r>
            <w:r w:rsidRPr="001A4346">
              <w:rPr>
                <w:sz w:val="24"/>
                <w:szCs w:val="24"/>
              </w:rPr>
              <w:t>(по согласованию)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3C4B68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10.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Чеченева Наталья Ивановна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-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both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общественный представитель Уполномоченного по защите прав предпринимателей в Ростовской области (по согласованию)</w:t>
            </w:r>
          </w:p>
        </w:tc>
      </w:tr>
      <w:tr w:rsidR="00AD49AE" w:rsidRPr="001A4346" w:rsidTr="003E3A5E">
        <w:trPr>
          <w:cantSplit/>
          <w:jc w:val="center"/>
        </w:trPr>
        <w:tc>
          <w:tcPr>
            <w:tcW w:w="60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116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Самолаева Людмила Алексеевна</w:t>
            </w:r>
            <w:r w:rsidRPr="001A43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3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center"/>
              <w:rPr>
                <w:sz w:val="24"/>
                <w:szCs w:val="24"/>
              </w:rPr>
            </w:pPr>
            <w:r w:rsidRPr="001A4346">
              <w:rPr>
                <w:sz w:val="24"/>
                <w:szCs w:val="24"/>
              </w:rPr>
              <w:t>–</w:t>
            </w:r>
          </w:p>
        </w:tc>
        <w:tc>
          <w:tcPr>
            <w:tcW w:w="5731" w:type="dxa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AD49AE" w:rsidRPr="001A4346" w:rsidRDefault="00AD49AE" w:rsidP="007A50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Глава Администрации Казанского сельского поселения, председатель муницпальносо Совета сельских поселений Верхнедонского района </w:t>
            </w:r>
            <w:r w:rsidRPr="001A4346">
              <w:rPr>
                <w:sz w:val="24"/>
                <w:szCs w:val="24"/>
              </w:rPr>
              <w:t>(по согласованию).</w:t>
            </w:r>
          </w:p>
        </w:tc>
      </w:tr>
    </w:tbl>
    <w:p w:rsidR="00AD49AE" w:rsidRPr="001A4346" w:rsidRDefault="00AD49AE" w:rsidP="001A4346">
      <w:pPr>
        <w:pStyle w:val="NormalWeb"/>
        <w:spacing w:before="0" w:beforeAutospacing="0" w:after="0" w:afterAutospacing="0"/>
        <w:jc w:val="center"/>
      </w:pPr>
    </w:p>
    <w:p w:rsidR="00AD49AE" w:rsidRDefault="00AD49AE" w:rsidP="003E3A5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49AE" w:rsidRPr="003E3A5E" w:rsidRDefault="00AD49AE" w:rsidP="003E3A5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E3A5E">
        <w:rPr>
          <w:sz w:val="28"/>
          <w:szCs w:val="28"/>
        </w:rPr>
        <w:t xml:space="preserve">Управляющий делами </w:t>
      </w:r>
    </w:p>
    <w:p w:rsidR="00AD49AE" w:rsidRDefault="00AD49AE" w:rsidP="003E3A5E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Администрации                                                   О.Н.Андропова</w:t>
      </w:r>
    </w:p>
    <w:sectPr w:rsidR="00AD49AE" w:rsidSect="003E3A5E">
      <w:footerReference w:type="default" r:id="rId6"/>
      <w:footerReference w:type="first" r:id="rId7"/>
      <w:pgSz w:w="11907" w:h="16840" w:code="9"/>
      <w:pgMar w:top="1079" w:right="1007" w:bottom="1438" w:left="15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9AE" w:rsidRDefault="00AD49AE" w:rsidP="00D12684">
      <w:r>
        <w:separator/>
      </w:r>
    </w:p>
  </w:endnote>
  <w:endnote w:type="continuationSeparator" w:id="1">
    <w:p w:rsidR="00AD49AE" w:rsidRDefault="00AD49AE" w:rsidP="00D12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AE" w:rsidRPr="000B733E" w:rsidRDefault="00AD49AE" w:rsidP="005C1C5B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3</w:t>
    </w:r>
    <w:r w:rsidRPr="000B733E">
      <w:rPr>
        <w:rStyle w:val="PageNumber"/>
        <w:sz w:val="28"/>
        <w:szCs w:val="28"/>
      </w:rPr>
      <w:fldChar w:fldCharType="end"/>
    </w:r>
  </w:p>
  <w:p w:rsidR="00AD49AE" w:rsidRPr="00C541B0" w:rsidRDefault="00AD49AE">
    <w:pPr>
      <w:pStyle w:val="Footer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AE" w:rsidRPr="000B733E" w:rsidRDefault="00AD49AE" w:rsidP="006B5DFC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0B733E">
      <w:rPr>
        <w:rStyle w:val="PageNumber"/>
        <w:sz w:val="28"/>
        <w:szCs w:val="28"/>
      </w:rPr>
      <w:fldChar w:fldCharType="end"/>
    </w:r>
  </w:p>
  <w:p w:rsidR="00AD49AE" w:rsidRPr="0041316B" w:rsidRDefault="00AD49AE" w:rsidP="00742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9AE" w:rsidRDefault="00AD49AE" w:rsidP="00D12684">
      <w:r>
        <w:separator/>
      </w:r>
    </w:p>
  </w:footnote>
  <w:footnote w:type="continuationSeparator" w:id="1">
    <w:p w:rsidR="00AD49AE" w:rsidRDefault="00AD49AE" w:rsidP="00D126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3F01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1FA"/>
    <w:rsid w:val="000029E6"/>
    <w:rsid w:val="000307D4"/>
    <w:rsid w:val="00037CAD"/>
    <w:rsid w:val="00070FD4"/>
    <w:rsid w:val="00083EED"/>
    <w:rsid w:val="000A69FD"/>
    <w:rsid w:val="000B733E"/>
    <w:rsid w:val="000D2F09"/>
    <w:rsid w:val="000F0E93"/>
    <w:rsid w:val="000F2C98"/>
    <w:rsid w:val="000F521B"/>
    <w:rsid w:val="00103756"/>
    <w:rsid w:val="00106A85"/>
    <w:rsid w:val="00112C85"/>
    <w:rsid w:val="001153E3"/>
    <w:rsid w:val="00115B0A"/>
    <w:rsid w:val="00122F87"/>
    <w:rsid w:val="00124C00"/>
    <w:rsid w:val="00141235"/>
    <w:rsid w:val="001433E4"/>
    <w:rsid w:val="00177B74"/>
    <w:rsid w:val="001805A8"/>
    <w:rsid w:val="00183819"/>
    <w:rsid w:val="00185EE0"/>
    <w:rsid w:val="001A4346"/>
    <w:rsid w:val="001B6C6C"/>
    <w:rsid w:val="001D10F3"/>
    <w:rsid w:val="001D601D"/>
    <w:rsid w:val="001E2C18"/>
    <w:rsid w:val="001E4639"/>
    <w:rsid w:val="001E7C76"/>
    <w:rsid w:val="001F1C01"/>
    <w:rsid w:val="001F5106"/>
    <w:rsid w:val="001F5298"/>
    <w:rsid w:val="00234B41"/>
    <w:rsid w:val="00236895"/>
    <w:rsid w:val="00236DE6"/>
    <w:rsid w:val="002663E9"/>
    <w:rsid w:val="00273296"/>
    <w:rsid w:val="002733B0"/>
    <w:rsid w:val="002738C2"/>
    <w:rsid w:val="00287A2B"/>
    <w:rsid w:val="002B5077"/>
    <w:rsid w:val="002B6252"/>
    <w:rsid w:val="00337135"/>
    <w:rsid w:val="0036330D"/>
    <w:rsid w:val="003754B8"/>
    <w:rsid w:val="00390115"/>
    <w:rsid w:val="003A3A08"/>
    <w:rsid w:val="003C4B68"/>
    <w:rsid w:val="003D027F"/>
    <w:rsid w:val="003D1D20"/>
    <w:rsid w:val="003E3A5E"/>
    <w:rsid w:val="0040188E"/>
    <w:rsid w:val="0040549D"/>
    <w:rsid w:val="0041316B"/>
    <w:rsid w:val="00424E9E"/>
    <w:rsid w:val="00427EDF"/>
    <w:rsid w:val="00433603"/>
    <w:rsid w:val="00433FDC"/>
    <w:rsid w:val="00443F50"/>
    <w:rsid w:val="004453DC"/>
    <w:rsid w:val="00447CAB"/>
    <w:rsid w:val="004638E8"/>
    <w:rsid w:val="00483BC2"/>
    <w:rsid w:val="00490626"/>
    <w:rsid w:val="004940DA"/>
    <w:rsid w:val="00496F88"/>
    <w:rsid w:val="004C1BC5"/>
    <w:rsid w:val="004D5552"/>
    <w:rsid w:val="004D775A"/>
    <w:rsid w:val="004E1231"/>
    <w:rsid w:val="004F2571"/>
    <w:rsid w:val="004F60B7"/>
    <w:rsid w:val="00521A02"/>
    <w:rsid w:val="0052482E"/>
    <w:rsid w:val="0053381E"/>
    <w:rsid w:val="00554EFE"/>
    <w:rsid w:val="00570542"/>
    <w:rsid w:val="005946E1"/>
    <w:rsid w:val="005A2A34"/>
    <w:rsid w:val="005B6CD1"/>
    <w:rsid w:val="005C1C5B"/>
    <w:rsid w:val="005C2854"/>
    <w:rsid w:val="006142C0"/>
    <w:rsid w:val="0062168D"/>
    <w:rsid w:val="00631278"/>
    <w:rsid w:val="00656D41"/>
    <w:rsid w:val="00666450"/>
    <w:rsid w:val="0067313B"/>
    <w:rsid w:val="00677C35"/>
    <w:rsid w:val="006A10F8"/>
    <w:rsid w:val="006A272A"/>
    <w:rsid w:val="006B2D2F"/>
    <w:rsid w:val="006B4290"/>
    <w:rsid w:val="006B4F15"/>
    <w:rsid w:val="006B5DFC"/>
    <w:rsid w:val="006B6DA4"/>
    <w:rsid w:val="006D320F"/>
    <w:rsid w:val="007009B6"/>
    <w:rsid w:val="00700D61"/>
    <w:rsid w:val="00701C35"/>
    <w:rsid w:val="00703972"/>
    <w:rsid w:val="00704A60"/>
    <w:rsid w:val="00715B0B"/>
    <w:rsid w:val="007160B2"/>
    <w:rsid w:val="007228E4"/>
    <w:rsid w:val="007253C3"/>
    <w:rsid w:val="00733817"/>
    <w:rsid w:val="00742A79"/>
    <w:rsid w:val="00742FE9"/>
    <w:rsid w:val="0075036E"/>
    <w:rsid w:val="00765ACA"/>
    <w:rsid w:val="00770099"/>
    <w:rsid w:val="007827B7"/>
    <w:rsid w:val="007A11DF"/>
    <w:rsid w:val="007A2098"/>
    <w:rsid w:val="007A427F"/>
    <w:rsid w:val="007A50C4"/>
    <w:rsid w:val="007B4D0B"/>
    <w:rsid w:val="007C0AC2"/>
    <w:rsid w:val="007C2D42"/>
    <w:rsid w:val="007F614D"/>
    <w:rsid w:val="00811945"/>
    <w:rsid w:val="0081312E"/>
    <w:rsid w:val="008227FA"/>
    <w:rsid w:val="00822B5E"/>
    <w:rsid w:val="00832E0D"/>
    <w:rsid w:val="0086295B"/>
    <w:rsid w:val="0086775E"/>
    <w:rsid w:val="00880604"/>
    <w:rsid w:val="00883AF8"/>
    <w:rsid w:val="00883BDE"/>
    <w:rsid w:val="008842D7"/>
    <w:rsid w:val="00890963"/>
    <w:rsid w:val="008A17AE"/>
    <w:rsid w:val="008B27EF"/>
    <w:rsid w:val="008C31B6"/>
    <w:rsid w:val="008C71B6"/>
    <w:rsid w:val="008D6A79"/>
    <w:rsid w:val="008E381D"/>
    <w:rsid w:val="008F1B2B"/>
    <w:rsid w:val="00907713"/>
    <w:rsid w:val="00910C41"/>
    <w:rsid w:val="0092055C"/>
    <w:rsid w:val="00940011"/>
    <w:rsid w:val="009526DE"/>
    <w:rsid w:val="009562C4"/>
    <w:rsid w:val="009979B7"/>
    <w:rsid w:val="009A4E77"/>
    <w:rsid w:val="009C256A"/>
    <w:rsid w:val="009C277A"/>
    <w:rsid w:val="009C6EBA"/>
    <w:rsid w:val="009D0A22"/>
    <w:rsid w:val="009D6885"/>
    <w:rsid w:val="009F0CBD"/>
    <w:rsid w:val="009F4793"/>
    <w:rsid w:val="00A02A4E"/>
    <w:rsid w:val="00A229CB"/>
    <w:rsid w:val="00A26281"/>
    <w:rsid w:val="00A30068"/>
    <w:rsid w:val="00A35F2B"/>
    <w:rsid w:val="00A443BE"/>
    <w:rsid w:val="00A65157"/>
    <w:rsid w:val="00A758FA"/>
    <w:rsid w:val="00A77611"/>
    <w:rsid w:val="00A82C20"/>
    <w:rsid w:val="00A86079"/>
    <w:rsid w:val="00A92415"/>
    <w:rsid w:val="00A973CA"/>
    <w:rsid w:val="00AB7393"/>
    <w:rsid w:val="00AD49AE"/>
    <w:rsid w:val="00AD4DC0"/>
    <w:rsid w:val="00AF0964"/>
    <w:rsid w:val="00B27F6D"/>
    <w:rsid w:val="00B375E1"/>
    <w:rsid w:val="00B616C7"/>
    <w:rsid w:val="00B61CA9"/>
    <w:rsid w:val="00B83626"/>
    <w:rsid w:val="00B84618"/>
    <w:rsid w:val="00B84CED"/>
    <w:rsid w:val="00B925E6"/>
    <w:rsid w:val="00B93774"/>
    <w:rsid w:val="00BC46FC"/>
    <w:rsid w:val="00BC4D2D"/>
    <w:rsid w:val="00BF157E"/>
    <w:rsid w:val="00BF5ADB"/>
    <w:rsid w:val="00BF7E06"/>
    <w:rsid w:val="00C14625"/>
    <w:rsid w:val="00C27204"/>
    <w:rsid w:val="00C31E55"/>
    <w:rsid w:val="00C41C05"/>
    <w:rsid w:val="00C43E95"/>
    <w:rsid w:val="00C541B0"/>
    <w:rsid w:val="00C80609"/>
    <w:rsid w:val="00C81F83"/>
    <w:rsid w:val="00CB0ABC"/>
    <w:rsid w:val="00CB2034"/>
    <w:rsid w:val="00CB2D0F"/>
    <w:rsid w:val="00CB60FB"/>
    <w:rsid w:val="00CC10F6"/>
    <w:rsid w:val="00CD16BC"/>
    <w:rsid w:val="00CD371C"/>
    <w:rsid w:val="00CE6594"/>
    <w:rsid w:val="00CF05D6"/>
    <w:rsid w:val="00CF107E"/>
    <w:rsid w:val="00CF241E"/>
    <w:rsid w:val="00D12684"/>
    <w:rsid w:val="00D21D07"/>
    <w:rsid w:val="00D27DB8"/>
    <w:rsid w:val="00D30E1C"/>
    <w:rsid w:val="00D319F5"/>
    <w:rsid w:val="00D474AE"/>
    <w:rsid w:val="00D56ADE"/>
    <w:rsid w:val="00D938A0"/>
    <w:rsid w:val="00DC15CF"/>
    <w:rsid w:val="00DD5FF5"/>
    <w:rsid w:val="00DF546A"/>
    <w:rsid w:val="00E12F57"/>
    <w:rsid w:val="00E178DC"/>
    <w:rsid w:val="00E17EDA"/>
    <w:rsid w:val="00E23C84"/>
    <w:rsid w:val="00E30AB1"/>
    <w:rsid w:val="00E47208"/>
    <w:rsid w:val="00E77CA2"/>
    <w:rsid w:val="00E85F81"/>
    <w:rsid w:val="00E968A8"/>
    <w:rsid w:val="00EA1DE8"/>
    <w:rsid w:val="00EA3935"/>
    <w:rsid w:val="00EB748C"/>
    <w:rsid w:val="00EC4E87"/>
    <w:rsid w:val="00EC525A"/>
    <w:rsid w:val="00ED2121"/>
    <w:rsid w:val="00EF1956"/>
    <w:rsid w:val="00EF64B7"/>
    <w:rsid w:val="00F0293F"/>
    <w:rsid w:val="00F05BB0"/>
    <w:rsid w:val="00F208B0"/>
    <w:rsid w:val="00F23FAD"/>
    <w:rsid w:val="00F26008"/>
    <w:rsid w:val="00F361BA"/>
    <w:rsid w:val="00F362ED"/>
    <w:rsid w:val="00F4769D"/>
    <w:rsid w:val="00F51FDF"/>
    <w:rsid w:val="00F5291F"/>
    <w:rsid w:val="00F62C3D"/>
    <w:rsid w:val="00F6650E"/>
    <w:rsid w:val="00F77289"/>
    <w:rsid w:val="00F81DC9"/>
    <w:rsid w:val="00F828A9"/>
    <w:rsid w:val="00F861FA"/>
    <w:rsid w:val="00F93E53"/>
    <w:rsid w:val="00FA37D5"/>
    <w:rsid w:val="00FA52B6"/>
    <w:rsid w:val="00FA6B8D"/>
    <w:rsid w:val="00FB319E"/>
    <w:rsid w:val="00FC377F"/>
    <w:rsid w:val="00FC726C"/>
    <w:rsid w:val="00FD7955"/>
    <w:rsid w:val="00FF1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FA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5B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customStyle="1" w:styleId="ConsDocList">
    <w:name w:val="ConsDocLis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F029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D4DC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3DC"/>
    <w:rPr>
      <w:rFonts w:cs="Times New Roman"/>
      <w:sz w:val="2"/>
    </w:rPr>
  </w:style>
  <w:style w:type="paragraph" w:customStyle="1" w:styleId="a">
    <w:name w:val="Знак Знак Знак"/>
    <w:basedOn w:val="Normal"/>
    <w:uiPriority w:val="99"/>
    <w:rsid w:val="00FF181D"/>
    <w:pPr>
      <w:spacing w:after="160" w:line="240" w:lineRule="exact"/>
    </w:pPr>
    <w:rPr>
      <w:rFonts w:ascii="Verdana" w:hAnsi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62168D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F0CBD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6216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2168D"/>
    <w:rPr>
      <w:rFonts w:cs="Times New Roman"/>
      <w:lang w:val="ru-RU" w:eastAsia="ru-RU"/>
    </w:rPr>
  </w:style>
  <w:style w:type="character" w:styleId="PageNumber">
    <w:name w:val="page number"/>
    <w:basedOn w:val="DefaultParagraphFont"/>
    <w:uiPriority w:val="99"/>
    <w:rsid w:val="0062168D"/>
    <w:rPr>
      <w:rFonts w:cs="Times New Roman"/>
    </w:rPr>
  </w:style>
  <w:style w:type="paragraph" w:customStyle="1" w:styleId="ConsPlusNormal">
    <w:name w:val="ConsPlusNormal"/>
    <w:uiPriority w:val="99"/>
    <w:rsid w:val="0062168D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0">
    <w:name w:val="Прижатый влево"/>
    <w:basedOn w:val="Normal"/>
    <w:next w:val="Normal"/>
    <w:uiPriority w:val="99"/>
    <w:rsid w:val="00621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1E463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4C1BC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C1BC5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67313B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locked/>
    <w:rsid w:val="0067313B"/>
    <w:rPr>
      <w:rFonts w:cs="Times New Roman"/>
      <w:i/>
      <w:iCs/>
    </w:rPr>
  </w:style>
  <w:style w:type="paragraph" w:styleId="BodyText2">
    <w:name w:val="Body Text 2"/>
    <w:basedOn w:val="Normal"/>
    <w:link w:val="BodyText2Char"/>
    <w:uiPriority w:val="99"/>
    <w:rsid w:val="001A434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00D61"/>
    <w:rPr>
      <w:rFonts w:cs="Times New Roman"/>
      <w:sz w:val="20"/>
      <w:szCs w:val="20"/>
    </w:rPr>
  </w:style>
  <w:style w:type="paragraph" w:customStyle="1" w:styleId="formattext">
    <w:name w:val="formattext"/>
    <w:basedOn w:val="Normal"/>
    <w:uiPriority w:val="99"/>
    <w:rsid w:val="001A43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04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8</Pages>
  <Words>1838</Words>
  <Characters>10483</Characters>
  <Application>Microsoft Office Outlook</Application>
  <DocSecurity>0</DocSecurity>
  <Lines>0</Lines>
  <Paragraphs>0</Paragraphs>
  <ScaleCrop>false</ScaleCrop>
  <Company>Отдел экономики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ConsultantPlus</dc:creator>
  <cp:keywords/>
  <dc:description/>
  <cp:lastModifiedBy>пользователь</cp:lastModifiedBy>
  <cp:revision>24</cp:revision>
  <cp:lastPrinted>2017-12-05T08:00:00Z</cp:lastPrinted>
  <dcterms:created xsi:type="dcterms:W3CDTF">2017-12-04T11:35:00Z</dcterms:created>
  <dcterms:modified xsi:type="dcterms:W3CDTF">2017-12-05T12:54:00Z</dcterms:modified>
</cp:coreProperties>
</file>