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E5" w:rsidRPr="00656D41" w:rsidRDefault="00625AE5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РОССИЙСКАЯ ФЕДЕРАЦИЯ</w:t>
      </w:r>
    </w:p>
    <w:p w:rsidR="00625AE5" w:rsidRPr="00656D41" w:rsidRDefault="00625AE5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РОСТОВСКАЯ ОБЛАСТЬ</w:t>
      </w:r>
    </w:p>
    <w:p w:rsidR="00625AE5" w:rsidRPr="00656D41" w:rsidRDefault="00625AE5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МУНИЦИПАЛЬНОЕ ОБРАЗОВАНИЕ</w:t>
      </w:r>
    </w:p>
    <w:p w:rsidR="00625AE5" w:rsidRDefault="00625AE5" w:rsidP="00FB3BFF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«ВЕРХНЕДОНСКОЙ РАЙОН»</w:t>
      </w:r>
    </w:p>
    <w:p w:rsidR="00625AE5" w:rsidRPr="00656D41" w:rsidRDefault="00625AE5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АДМИНИС</w:t>
      </w:r>
      <w:r>
        <w:rPr>
          <w:sz w:val="28"/>
          <w:szCs w:val="28"/>
        </w:rPr>
        <w:t>Т</w:t>
      </w:r>
      <w:r w:rsidRPr="00656D41">
        <w:rPr>
          <w:sz w:val="28"/>
          <w:szCs w:val="28"/>
        </w:rPr>
        <w:t>РАЦИЯ ВЕРХНЕДОНСКОГО РАЙОНА</w:t>
      </w:r>
    </w:p>
    <w:p w:rsidR="00625AE5" w:rsidRPr="00656D41" w:rsidRDefault="00625AE5" w:rsidP="001F1C01">
      <w:pPr>
        <w:jc w:val="center"/>
        <w:rPr>
          <w:sz w:val="28"/>
          <w:szCs w:val="28"/>
        </w:rPr>
      </w:pPr>
    </w:p>
    <w:p w:rsidR="00625AE5" w:rsidRPr="00656D41" w:rsidRDefault="00625AE5" w:rsidP="00E445C3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625AE5" w:rsidRPr="00BF7E06" w:rsidRDefault="00625AE5" w:rsidP="001F1C01">
      <w:pPr>
        <w:spacing w:before="200"/>
        <w:rPr>
          <w:bCs/>
          <w:sz w:val="28"/>
          <w:szCs w:val="28"/>
        </w:rPr>
      </w:pPr>
      <w:r>
        <w:rPr>
          <w:bCs/>
          <w:sz w:val="28"/>
          <w:szCs w:val="28"/>
        </w:rPr>
        <w:t>31.01.</w:t>
      </w:r>
      <w:r w:rsidRPr="00BF7E06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 xml:space="preserve">9                                                </w:t>
      </w:r>
      <w:r w:rsidRPr="00BF7E06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 xml:space="preserve">79                                       ст-ца </w:t>
      </w:r>
      <w:r w:rsidRPr="00BF7E06">
        <w:rPr>
          <w:bCs/>
          <w:sz w:val="28"/>
          <w:szCs w:val="28"/>
        </w:rPr>
        <w:t>Казанская</w:t>
      </w:r>
    </w:p>
    <w:p w:rsidR="00625AE5" w:rsidRDefault="00625AE5" w:rsidP="001E4639">
      <w:pPr>
        <w:pStyle w:val="Default"/>
      </w:pPr>
    </w:p>
    <w:p w:rsidR="00625AE5" w:rsidRDefault="00625AE5" w:rsidP="00683A80">
      <w:pPr>
        <w:spacing w:line="216" w:lineRule="auto"/>
        <w:ind w:right="3889"/>
        <w:rPr>
          <w:kern w:val="2"/>
          <w:sz w:val="28"/>
          <w:szCs w:val="28"/>
        </w:rPr>
      </w:pPr>
      <w:r w:rsidRPr="00683A80">
        <w:rPr>
          <w:kern w:val="2"/>
          <w:sz w:val="28"/>
          <w:szCs w:val="28"/>
        </w:rPr>
        <w:t>О</w:t>
      </w:r>
      <w:r>
        <w:rPr>
          <w:kern w:val="2"/>
          <w:sz w:val="28"/>
          <w:szCs w:val="28"/>
        </w:rPr>
        <w:t xml:space="preserve"> внесении изменений и дополнений в постановление  от 06.12.2017 №1343 </w:t>
      </w:r>
    </w:p>
    <w:p w:rsidR="00625AE5" w:rsidRDefault="00625AE5" w:rsidP="001E4639">
      <w:pPr>
        <w:pStyle w:val="Default"/>
        <w:rPr>
          <w:sz w:val="28"/>
          <w:szCs w:val="28"/>
        </w:rPr>
      </w:pPr>
    </w:p>
    <w:p w:rsidR="00625AE5" w:rsidRDefault="00625AE5" w:rsidP="00FB3BFF">
      <w:pPr>
        <w:spacing w:line="216" w:lineRule="auto"/>
        <w:ind w:firstLine="709"/>
        <w:jc w:val="both"/>
        <w:rPr>
          <w:kern w:val="2"/>
          <w:sz w:val="28"/>
          <w:szCs w:val="28"/>
        </w:rPr>
      </w:pPr>
      <w:r w:rsidRPr="00553038">
        <w:rPr>
          <w:sz w:val="28"/>
          <w:szCs w:val="28"/>
        </w:rPr>
        <w:t xml:space="preserve">В соответствии со Стандартом развития конкуренции в субъектах Российской Федерации, утвержденного распоряжением Правительства Российской Федерации от 05.09.2015 № 1738-р, </w:t>
      </w:r>
      <w:r w:rsidRPr="00553038">
        <w:rPr>
          <w:kern w:val="2"/>
          <w:sz w:val="28"/>
          <w:szCs w:val="28"/>
        </w:rPr>
        <w:t>распоряжения Губернатора Ростовской области от 04.05.2016 № 156 «О внедрении на территории Ростовской области стандарта развития конкуренции в субъектах Российской Федерации», распоряжения Администрации Верхнедонского района от 30.12.2016 № 203 «О внедрении Стандарта по содействию развитию конкуренции в Верхнедонском районе»,</w:t>
      </w:r>
    </w:p>
    <w:p w:rsidR="00625AE5" w:rsidRPr="00FB3BFF" w:rsidRDefault="00625AE5" w:rsidP="00FB3BFF">
      <w:pPr>
        <w:pStyle w:val="Default"/>
        <w:jc w:val="center"/>
        <w:rPr>
          <w:sz w:val="28"/>
          <w:szCs w:val="28"/>
        </w:rPr>
      </w:pPr>
      <w:r>
        <w:rPr>
          <w:sz w:val="28"/>
          <w:szCs w:val="26"/>
        </w:rPr>
        <w:t>ПОСТАНОВЛЯЮ:</w:t>
      </w:r>
    </w:p>
    <w:p w:rsidR="00625AE5" w:rsidRDefault="00625AE5" w:rsidP="00705CCB">
      <w:pPr>
        <w:spacing w:line="216" w:lineRule="auto"/>
        <w:ind w:firstLine="700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</w:rPr>
        <w:t> </w:t>
      </w:r>
      <w:r w:rsidRPr="00553038">
        <w:rPr>
          <w:sz w:val="28"/>
          <w:szCs w:val="28"/>
        </w:rPr>
        <w:t>Внести изменения</w:t>
      </w:r>
      <w:r>
        <w:rPr>
          <w:sz w:val="28"/>
          <w:szCs w:val="28"/>
        </w:rPr>
        <w:t xml:space="preserve"> и дополнения в </w:t>
      </w:r>
      <w:r w:rsidRPr="00553038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Верхнедонского района от 06.12.2017 год №1343 «</w:t>
      </w:r>
      <w:r w:rsidRPr="00683A80">
        <w:rPr>
          <w:kern w:val="2"/>
          <w:sz w:val="28"/>
          <w:szCs w:val="28"/>
        </w:rPr>
        <w:t>Об утверждении Перечня приоритетных и социально значимых рынков для содействия развитию конкуренции в Верхнедонском  районе и Плана мероприятий («дорожной карты») по содействию развитию конкуренции в Верхнедонском районе на 2017 – 2020 годы</w:t>
      </w:r>
      <w:r>
        <w:rPr>
          <w:kern w:val="2"/>
          <w:sz w:val="28"/>
          <w:szCs w:val="28"/>
        </w:rPr>
        <w:t>»:</w:t>
      </w:r>
    </w:p>
    <w:p w:rsidR="00625AE5" w:rsidRDefault="00625AE5" w:rsidP="00705CCB">
      <w:pPr>
        <w:spacing w:line="216" w:lineRule="auto"/>
        <w:ind w:firstLine="70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1.1. изложить приложение 1  в новой редакции  согласно приложению 1 к настоящему постановлению.</w:t>
      </w:r>
    </w:p>
    <w:p w:rsidR="00625AE5" w:rsidRPr="00683A80" w:rsidRDefault="00625AE5" w:rsidP="00705CCB">
      <w:pPr>
        <w:spacing w:line="216" w:lineRule="auto"/>
        <w:ind w:firstLine="70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1.2. дополнить приложение №2  сведениями</w:t>
      </w:r>
      <w:r>
        <w:rPr>
          <w:sz w:val="28"/>
          <w:szCs w:val="28"/>
        </w:rPr>
        <w:t>согласно приложению 2 к настоящему постановлению.</w:t>
      </w:r>
    </w:p>
    <w:p w:rsidR="00625AE5" w:rsidRPr="001A35CE" w:rsidRDefault="00625AE5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Pr="001A35CE">
        <w:rPr>
          <w:kern w:val="2"/>
          <w:sz w:val="28"/>
          <w:szCs w:val="28"/>
        </w:rPr>
        <w:t>.</w:t>
      </w:r>
      <w:r>
        <w:rPr>
          <w:kern w:val="2"/>
          <w:sz w:val="28"/>
          <w:szCs w:val="28"/>
        </w:rPr>
        <w:t> Отраслевым органам администрации Верхнедонского района</w:t>
      </w:r>
      <w:r w:rsidRPr="001A35CE">
        <w:rPr>
          <w:kern w:val="2"/>
          <w:sz w:val="28"/>
          <w:szCs w:val="28"/>
        </w:rPr>
        <w:t xml:space="preserve"> ежегодно,не позднее 1 февраля года, следующего за отчетным, представлять в </w:t>
      </w:r>
      <w:r>
        <w:rPr>
          <w:kern w:val="2"/>
          <w:sz w:val="28"/>
          <w:szCs w:val="28"/>
        </w:rPr>
        <w:t>сектор экономического развития администрации Верхнедонского района</w:t>
      </w:r>
      <w:r w:rsidRPr="001A35CE">
        <w:rPr>
          <w:kern w:val="2"/>
          <w:sz w:val="28"/>
          <w:szCs w:val="28"/>
        </w:rPr>
        <w:t xml:space="preserve"> информацию об итогах реализации Плана мероприятий («дорожной карты») по содействию развитию конкуренции в </w:t>
      </w:r>
      <w:r>
        <w:rPr>
          <w:kern w:val="2"/>
          <w:sz w:val="28"/>
          <w:szCs w:val="28"/>
        </w:rPr>
        <w:t>Верхнедонском районе</w:t>
      </w:r>
      <w:r w:rsidRPr="001A35CE">
        <w:rPr>
          <w:kern w:val="2"/>
          <w:sz w:val="28"/>
          <w:szCs w:val="28"/>
        </w:rPr>
        <w:t xml:space="preserve"> по курируемым направлениям.</w:t>
      </w:r>
    </w:p>
    <w:p w:rsidR="00625AE5" w:rsidRPr="001A35CE" w:rsidRDefault="00625AE5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Pr="001A35CE">
        <w:rPr>
          <w:kern w:val="2"/>
          <w:sz w:val="28"/>
          <w:szCs w:val="28"/>
        </w:rPr>
        <w:t>.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625AE5" w:rsidRPr="00CF107E" w:rsidRDefault="00625AE5" w:rsidP="00FB3E37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4. </w:t>
      </w:r>
      <w:r w:rsidRPr="00CF107E">
        <w:rPr>
          <w:sz w:val="28"/>
          <w:szCs w:val="26"/>
        </w:rPr>
        <w:t>Контроль за исполнением постановления возложить на зам</w:t>
      </w:r>
      <w:r>
        <w:rPr>
          <w:sz w:val="28"/>
          <w:szCs w:val="26"/>
        </w:rPr>
        <w:t>естителя главы Администрации Верхнедонского района И.М.Шапошникову.</w:t>
      </w:r>
    </w:p>
    <w:p w:rsidR="00625AE5" w:rsidRDefault="00625AE5" w:rsidP="00424E9E">
      <w:pPr>
        <w:pStyle w:val="Default"/>
        <w:ind w:firstLine="600"/>
        <w:jc w:val="both"/>
        <w:rPr>
          <w:sz w:val="28"/>
          <w:szCs w:val="28"/>
        </w:rPr>
      </w:pPr>
    </w:p>
    <w:p w:rsidR="00625AE5" w:rsidRDefault="00625AE5" w:rsidP="00424E9E">
      <w:pPr>
        <w:pStyle w:val="Default"/>
        <w:ind w:firstLine="600"/>
        <w:jc w:val="both"/>
        <w:rPr>
          <w:sz w:val="28"/>
          <w:szCs w:val="28"/>
        </w:rPr>
      </w:pPr>
    </w:p>
    <w:p w:rsidR="00625AE5" w:rsidRDefault="00625AE5" w:rsidP="00FD3238">
      <w:pPr>
        <w:ind w:firstLine="30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Первый заместитель главы  Администрации</w:t>
      </w:r>
    </w:p>
    <w:p w:rsidR="00625AE5" w:rsidRPr="001F5298" w:rsidRDefault="00625AE5" w:rsidP="00FD3238">
      <w:pPr>
        <w:ind w:firstLine="300"/>
        <w:jc w:val="both"/>
        <w:rPr>
          <w:sz w:val="28"/>
        </w:rPr>
      </w:pPr>
      <w:r>
        <w:rPr>
          <w:bCs/>
          <w:sz w:val="28"/>
          <w:szCs w:val="28"/>
        </w:rPr>
        <w:t>Верхнедонс</w:t>
      </w:r>
      <w:r w:rsidRPr="001F5298">
        <w:rPr>
          <w:bCs/>
          <w:sz w:val="28"/>
          <w:szCs w:val="28"/>
        </w:rPr>
        <w:t>кого района</w:t>
      </w:r>
      <w:r w:rsidRPr="001F5298">
        <w:rPr>
          <w:bCs/>
          <w:sz w:val="28"/>
          <w:szCs w:val="28"/>
        </w:rPr>
        <w:tab/>
      </w:r>
      <w:r w:rsidRPr="001F5298">
        <w:rPr>
          <w:bCs/>
          <w:sz w:val="28"/>
          <w:szCs w:val="28"/>
        </w:rPr>
        <w:tab/>
      </w:r>
      <w:r w:rsidRPr="001F529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       Г.А.Насонов</w:t>
      </w:r>
    </w:p>
    <w:p w:rsidR="00625AE5" w:rsidRDefault="00625AE5" w:rsidP="0062168D"/>
    <w:p w:rsidR="00625AE5" w:rsidRDefault="00625AE5" w:rsidP="0062168D">
      <w:r>
        <w:t xml:space="preserve">Постановление </w:t>
      </w:r>
      <w:r w:rsidRPr="001F5298">
        <w:t>вносит</w:t>
      </w:r>
      <w:r>
        <w:t xml:space="preserve">  сектор</w:t>
      </w:r>
    </w:p>
    <w:p w:rsidR="00625AE5" w:rsidRPr="001F5298" w:rsidRDefault="00625AE5" w:rsidP="0062168D">
      <w:r>
        <w:t>экономического развития</w:t>
      </w:r>
    </w:p>
    <w:p w:rsidR="00625AE5" w:rsidRDefault="00625AE5" w:rsidP="0062168D">
      <w:pPr>
        <w:spacing w:line="300" w:lineRule="auto"/>
        <w:rPr>
          <w:kern w:val="2"/>
          <w:sz w:val="28"/>
          <w:szCs w:val="28"/>
        </w:rPr>
        <w:sectPr w:rsidR="00625AE5" w:rsidSect="00553038">
          <w:footerReference w:type="default" r:id="rId7"/>
          <w:footerReference w:type="first" r:id="rId8"/>
          <w:pgSz w:w="11907" w:h="16840" w:code="9"/>
          <w:pgMar w:top="851" w:right="807" w:bottom="480" w:left="1200" w:header="720" w:footer="720" w:gutter="0"/>
          <w:cols w:space="720"/>
        </w:sectPr>
      </w:pPr>
    </w:p>
    <w:p w:rsidR="00625AE5" w:rsidRPr="007A2098" w:rsidRDefault="00625AE5" w:rsidP="00C83C65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625AE5" w:rsidRPr="007A2098" w:rsidRDefault="00625AE5" w:rsidP="00C83C65">
      <w:pPr>
        <w:ind w:left="105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 А</w:t>
      </w:r>
      <w:r w:rsidRPr="007A2098">
        <w:rPr>
          <w:sz w:val="28"/>
          <w:szCs w:val="28"/>
        </w:rPr>
        <w:t>дминистрации</w:t>
      </w:r>
    </w:p>
    <w:p w:rsidR="00625AE5" w:rsidRPr="007A2098" w:rsidRDefault="00625AE5" w:rsidP="00C83C65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>Верхнедонского района</w:t>
      </w:r>
    </w:p>
    <w:p w:rsidR="00625AE5" w:rsidRPr="007A2098" w:rsidRDefault="00625AE5" w:rsidP="00C83C65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от </w:t>
      </w:r>
      <w:r>
        <w:rPr>
          <w:sz w:val="28"/>
          <w:szCs w:val="28"/>
        </w:rPr>
        <w:t>31.01</w:t>
      </w:r>
      <w:r w:rsidRPr="007A2098">
        <w:rPr>
          <w:sz w:val="28"/>
          <w:szCs w:val="28"/>
        </w:rPr>
        <w:t>.201</w:t>
      </w:r>
      <w:r>
        <w:rPr>
          <w:sz w:val="28"/>
          <w:szCs w:val="28"/>
        </w:rPr>
        <w:t>9 № 79</w:t>
      </w:r>
    </w:p>
    <w:p w:rsidR="00625AE5" w:rsidRDefault="00625AE5" w:rsidP="00E82FC1">
      <w:pPr>
        <w:ind w:left="10800"/>
        <w:jc w:val="center"/>
        <w:rPr>
          <w:sz w:val="28"/>
          <w:szCs w:val="28"/>
        </w:rPr>
      </w:pPr>
    </w:p>
    <w:p w:rsidR="00625AE5" w:rsidRPr="007A2098" w:rsidRDefault="00625AE5" w:rsidP="00C83C65">
      <w:pPr>
        <w:jc w:val="center"/>
        <w:rPr>
          <w:kern w:val="2"/>
          <w:sz w:val="28"/>
          <w:szCs w:val="28"/>
        </w:rPr>
      </w:pPr>
      <w:r w:rsidRPr="007A2098">
        <w:rPr>
          <w:kern w:val="2"/>
          <w:sz w:val="28"/>
          <w:szCs w:val="28"/>
        </w:rPr>
        <w:t>ПЕРЕЧЕНЬ</w:t>
      </w:r>
      <w:bookmarkStart w:id="0" w:name="_GoBack"/>
      <w:bookmarkEnd w:id="0"/>
    </w:p>
    <w:p w:rsidR="00625AE5" w:rsidRPr="007A2098" w:rsidRDefault="00625AE5" w:rsidP="00C83C65">
      <w:pPr>
        <w:jc w:val="center"/>
        <w:rPr>
          <w:kern w:val="2"/>
          <w:sz w:val="28"/>
          <w:szCs w:val="28"/>
        </w:rPr>
      </w:pPr>
      <w:r w:rsidRPr="007A2098">
        <w:rPr>
          <w:kern w:val="2"/>
          <w:sz w:val="28"/>
          <w:szCs w:val="28"/>
        </w:rPr>
        <w:t>приоритетных и социально значимых рынков</w:t>
      </w:r>
    </w:p>
    <w:p w:rsidR="00625AE5" w:rsidRPr="007A2098" w:rsidRDefault="00625AE5" w:rsidP="00C83C65">
      <w:pPr>
        <w:jc w:val="center"/>
        <w:rPr>
          <w:kern w:val="2"/>
          <w:sz w:val="28"/>
          <w:szCs w:val="28"/>
        </w:rPr>
      </w:pPr>
      <w:r w:rsidRPr="007A2098">
        <w:rPr>
          <w:kern w:val="2"/>
          <w:sz w:val="28"/>
          <w:szCs w:val="28"/>
        </w:rPr>
        <w:t>для содействия развитию конкуренции в Верхнедонском районе</w:t>
      </w:r>
    </w:p>
    <w:p w:rsidR="00625AE5" w:rsidRPr="004638E8" w:rsidRDefault="00625AE5" w:rsidP="00C83C65">
      <w:pPr>
        <w:jc w:val="center"/>
        <w:rPr>
          <w:kern w:val="2"/>
          <w:sz w:val="28"/>
          <w:szCs w:val="28"/>
        </w:rPr>
      </w:pPr>
    </w:p>
    <w:p w:rsidR="00625AE5" w:rsidRPr="004638E8" w:rsidRDefault="00625AE5" w:rsidP="00C83C65">
      <w:pPr>
        <w:rPr>
          <w:kern w:val="2"/>
          <w:sz w:val="28"/>
          <w:szCs w:val="28"/>
        </w:rPr>
      </w:pPr>
    </w:p>
    <w:p w:rsidR="00625AE5" w:rsidRDefault="00625AE5" w:rsidP="00C83C65">
      <w:pPr>
        <w:ind w:firstLine="709"/>
        <w:jc w:val="both"/>
        <w:rPr>
          <w:kern w:val="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3"/>
        <w:gridCol w:w="2805"/>
        <w:gridCol w:w="6032"/>
        <w:gridCol w:w="5100"/>
      </w:tblGrid>
      <w:tr w:rsidR="00625AE5" w:rsidRPr="007C2D42" w:rsidTr="004E310A">
        <w:tc>
          <w:tcPr>
            <w:tcW w:w="803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№ п/п</w:t>
            </w:r>
          </w:p>
        </w:tc>
        <w:tc>
          <w:tcPr>
            <w:tcW w:w="2805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Наименование рынка</w:t>
            </w:r>
          </w:p>
        </w:tc>
        <w:tc>
          <w:tcPr>
            <w:tcW w:w="6032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Обоснование включения</w:t>
            </w:r>
          </w:p>
        </w:tc>
        <w:tc>
          <w:tcPr>
            <w:tcW w:w="5100" w:type="dxa"/>
          </w:tcPr>
          <w:p w:rsidR="00625AE5" w:rsidRDefault="00625AE5" w:rsidP="004E310A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 xml:space="preserve">Ответственные </w:t>
            </w:r>
          </w:p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исполнители</w:t>
            </w:r>
          </w:p>
        </w:tc>
      </w:tr>
    </w:tbl>
    <w:p w:rsidR="00625AE5" w:rsidRPr="00BF157E" w:rsidRDefault="00625AE5" w:rsidP="00C83C65">
      <w:pPr>
        <w:jc w:val="both"/>
        <w:rPr>
          <w:kern w:val="2"/>
          <w:sz w:val="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3"/>
        <w:gridCol w:w="2805"/>
        <w:gridCol w:w="6032"/>
        <w:gridCol w:w="5100"/>
      </w:tblGrid>
      <w:tr w:rsidR="00625AE5" w:rsidRPr="007C2D42" w:rsidTr="004E310A">
        <w:trPr>
          <w:tblHeader/>
        </w:trPr>
        <w:tc>
          <w:tcPr>
            <w:tcW w:w="803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</w:t>
            </w:r>
          </w:p>
        </w:tc>
        <w:tc>
          <w:tcPr>
            <w:tcW w:w="2805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</w:t>
            </w:r>
          </w:p>
        </w:tc>
        <w:tc>
          <w:tcPr>
            <w:tcW w:w="6032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3</w:t>
            </w:r>
          </w:p>
        </w:tc>
        <w:tc>
          <w:tcPr>
            <w:tcW w:w="5100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</w:t>
            </w:r>
          </w:p>
        </w:tc>
      </w:tr>
      <w:tr w:rsidR="00625AE5" w:rsidRPr="007C2D42" w:rsidTr="004E310A">
        <w:tc>
          <w:tcPr>
            <w:tcW w:w="803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1.</w:t>
            </w:r>
          </w:p>
        </w:tc>
        <w:tc>
          <w:tcPr>
            <w:tcW w:w="2805" w:type="dxa"/>
          </w:tcPr>
          <w:p w:rsidR="00625AE5" w:rsidRPr="007C2D42" w:rsidRDefault="00625AE5" w:rsidP="004E310A">
            <w:pPr>
              <w:rPr>
                <w:kern w:val="2"/>
                <w:szCs w:val="24"/>
              </w:rPr>
            </w:pPr>
            <w:r w:rsidRPr="007C2D42">
              <w:rPr>
                <w:szCs w:val="24"/>
              </w:rPr>
              <w:t>Рынок медицинских услуг</w:t>
            </w:r>
          </w:p>
        </w:tc>
        <w:tc>
          <w:tcPr>
            <w:tcW w:w="6032" w:type="dxa"/>
          </w:tcPr>
          <w:p w:rsidR="00625AE5" w:rsidRDefault="00625AE5" w:rsidP="004E310A">
            <w:pPr>
              <w:jc w:val="both"/>
              <w:rPr>
                <w:szCs w:val="24"/>
              </w:rPr>
            </w:pPr>
            <w:r w:rsidRPr="007C2D42">
              <w:rPr>
                <w:szCs w:val="24"/>
              </w:rPr>
              <w:t xml:space="preserve">результаты опроса населения и субъектов предпринимательской деятельности </w:t>
            </w:r>
            <w:r>
              <w:rPr>
                <w:szCs w:val="24"/>
              </w:rPr>
              <w:t>Верхнедонского</w:t>
            </w:r>
            <w:r w:rsidRPr="007C2D42">
              <w:rPr>
                <w:szCs w:val="24"/>
              </w:rPr>
              <w:t xml:space="preserve">района, отнесение сферы здравоохранения к числу приоритетных направлений Стратегии социально – экономического развития </w:t>
            </w:r>
            <w:r>
              <w:rPr>
                <w:szCs w:val="24"/>
              </w:rPr>
              <w:t>Верхнедонского</w:t>
            </w:r>
            <w:r w:rsidRPr="007C2D42">
              <w:rPr>
                <w:szCs w:val="24"/>
              </w:rPr>
              <w:t>района. Необходимо повысить качество медицинского обслуживания населения и обеспечить широкий спектр предоставляемых услуг в соответствии с запросами потребителей.</w:t>
            </w:r>
            <w:r>
              <w:rPr>
                <w:szCs w:val="24"/>
              </w:rPr>
              <w:t xml:space="preserve"> В</w:t>
            </w:r>
            <w:r>
              <w:t>ключение негосударственных (немуниципальных) медицинских организаций в реализацию территориальных программ обязательного медицинского страхования.</w:t>
            </w:r>
          </w:p>
          <w:p w:rsidR="00625AE5" w:rsidRPr="007C2D42" w:rsidRDefault="00625AE5" w:rsidP="004E310A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5100" w:type="dxa"/>
          </w:tcPr>
          <w:p w:rsidR="00625AE5" w:rsidRPr="007C2D42" w:rsidRDefault="00625AE5" w:rsidP="004E310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Заместитель главы Администрации Верхнедонского района по социальным  вопросам</w:t>
            </w:r>
          </w:p>
        </w:tc>
      </w:tr>
      <w:tr w:rsidR="00625AE5" w:rsidRPr="007C2D42" w:rsidTr="004E310A">
        <w:tc>
          <w:tcPr>
            <w:tcW w:w="803" w:type="dxa"/>
          </w:tcPr>
          <w:p w:rsidR="00625AE5" w:rsidRDefault="00625AE5" w:rsidP="004E310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2.</w:t>
            </w:r>
          </w:p>
        </w:tc>
        <w:tc>
          <w:tcPr>
            <w:tcW w:w="2805" w:type="dxa"/>
          </w:tcPr>
          <w:p w:rsidR="00625AE5" w:rsidRDefault="00625AE5" w:rsidP="004E310A">
            <w:pPr>
              <w:jc w:val="both"/>
            </w:pPr>
            <w:r>
              <w:t>Рынок услуг жилищно-коммунального хозяйства</w:t>
            </w:r>
          </w:p>
          <w:p w:rsidR="00625AE5" w:rsidRDefault="00625AE5" w:rsidP="004E310A">
            <w:pPr>
              <w:jc w:val="both"/>
            </w:pPr>
          </w:p>
          <w:p w:rsidR="00625AE5" w:rsidRDefault="00625AE5" w:rsidP="004E310A">
            <w:pPr>
              <w:jc w:val="both"/>
            </w:pPr>
          </w:p>
        </w:tc>
        <w:tc>
          <w:tcPr>
            <w:tcW w:w="6032" w:type="dxa"/>
          </w:tcPr>
          <w:p w:rsidR="00625AE5" w:rsidRPr="00FC7799" w:rsidRDefault="00625AE5" w:rsidP="004E310A">
            <w:pPr>
              <w:jc w:val="both"/>
            </w:pPr>
            <w:r w:rsidRPr="00FC7799">
              <w:t xml:space="preserve">- повышение эффективности контроля </w:t>
            </w:r>
          </w:p>
          <w:p w:rsidR="00625AE5" w:rsidRPr="00FC7799" w:rsidRDefault="00625AE5" w:rsidP="004E31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FC7799">
              <w:rPr>
                <w:sz w:val="20"/>
                <w:szCs w:val="20"/>
              </w:rPr>
              <w:t>в целях оперативного устранения ограничений и приостановлений предоставления жилищно-коммунальных услуг, повышения эффективности обратной связи по вопросам качественного и бесперебойного предоставления жилищно-коммунальных услуг населению;</w:t>
            </w:r>
          </w:p>
          <w:p w:rsidR="00625AE5" w:rsidRPr="00FC7799" w:rsidRDefault="00625AE5" w:rsidP="004E31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FC7799">
              <w:rPr>
                <w:sz w:val="20"/>
                <w:szCs w:val="20"/>
              </w:rPr>
              <w:t>устранение неправомерных случаев ограничения предоставления коммунальных ресурсов, предупреждения выполнения организациями жилищно-коммунального хозяйства своих обязательств перед потребителями</w:t>
            </w:r>
          </w:p>
          <w:p w:rsidR="00625AE5" w:rsidRDefault="00625AE5" w:rsidP="004E310A">
            <w:pPr>
              <w:jc w:val="both"/>
            </w:pPr>
          </w:p>
          <w:p w:rsidR="00625AE5" w:rsidRDefault="00625AE5" w:rsidP="004E310A">
            <w:pPr>
              <w:jc w:val="both"/>
            </w:pPr>
            <w:r>
              <w:t>- обеспечение информационной открытости отрасли жилищно-коммунального хозяйства области путем эксплуатации государственной информационной системы жилищно-коммунального хозяйства в соответствии с Федеральным законом "О государственной информационной системе жилищно- коммунального хозяйства"</w:t>
            </w:r>
          </w:p>
          <w:p w:rsidR="00625AE5" w:rsidRDefault="00625AE5" w:rsidP="004E310A">
            <w:pPr>
              <w:jc w:val="both"/>
            </w:pPr>
          </w:p>
        </w:tc>
        <w:tc>
          <w:tcPr>
            <w:tcW w:w="5100" w:type="dxa"/>
          </w:tcPr>
          <w:p w:rsidR="00625AE5" w:rsidRDefault="00625AE5" w:rsidP="004E310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Отдел строительства и ЖКХ администрации Верхнедонского района</w:t>
            </w:r>
          </w:p>
        </w:tc>
      </w:tr>
      <w:tr w:rsidR="00625AE5" w:rsidRPr="007C2D42" w:rsidTr="004E310A">
        <w:tc>
          <w:tcPr>
            <w:tcW w:w="803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3</w:t>
            </w:r>
            <w:r w:rsidRPr="007C2D42">
              <w:rPr>
                <w:kern w:val="2"/>
                <w:szCs w:val="24"/>
              </w:rPr>
              <w:t>.</w:t>
            </w:r>
          </w:p>
        </w:tc>
        <w:tc>
          <w:tcPr>
            <w:tcW w:w="2805" w:type="dxa"/>
          </w:tcPr>
          <w:p w:rsidR="00625AE5" w:rsidRPr="007C2D42" w:rsidRDefault="00625AE5" w:rsidP="004E310A">
            <w:pPr>
              <w:rPr>
                <w:szCs w:val="24"/>
              </w:rPr>
            </w:pPr>
            <w:r w:rsidRPr="007C2D42">
              <w:rPr>
                <w:szCs w:val="24"/>
              </w:rPr>
              <w:t xml:space="preserve"> Рынок розничной торговли</w:t>
            </w:r>
          </w:p>
          <w:p w:rsidR="00625AE5" w:rsidRPr="007C2D42" w:rsidRDefault="00625AE5" w:rsidP="004E310A">
            <w:pPr>
              <w:jc w:val="both"/>
              <w:rPr>
                <w:szCs w:val="24"/>
              </w:rPr>
            </w:pPr>
          </w:p>
        </w:tc>
        <w:tc>
          <w:tcPr>
            <w:tcW w:w="6032" w:type="dxa"/>
          </w:tcPr>
          <w:p w:rsidR="00625AE5" w:rsidRPr="007C2D42" w:rsidRDefault="00625AE5" w:rsidP="004E310A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>С</w:t>
            </w:r>
            <w:r w:rsidRPr="007C2D42">
              <w:rPr>
                <w:szCs w:val="24"/>
              </w:rPr>
              <w:t>оздание условий для развития конкуренции на рынке розничной торговли; обеспечение возможности осуществления розничной торговли на розничных рынках и ярмарках; обеспечение возможности населения покупать продукцию в магазинах шаговой доступности (магазинах у дома)</w:t>
            </w:r>
            <w:r>
              <w:rPr>
                <w:szCs w:val="24"/>
              </w:rPr>
              <w:t>; организация торговли в малых и отдаленных населенных пунктах численностью до 100 человек</w:t>
            </w:r>
          </w:p>
        </w:tc>
        <w:tc>
          <w:tcPr>
            <w:tcW w:w="5100" w:type="dxa"/>
          </w:tcPr>
          <w:p w:rsidR="00625AE5" w:rsidRPr="007C2D42" w:rsidRDefault="00625AE5" w:rsidP="004E310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Сектор экономического </w:t>
            </w:r>
            <w:r w:rsidRPr="007C2D42">
              <w:rPr>
                <w:kern w:val="2"/>
                <w:szCs w:val="24"/>
              </w:rPr>
              <w:t xml:space="preserve"> развития Администрации </w:t>
            </w:r>
            <w:r>
              <w:rPr>
                <w:kern w:val="2"/>
                <w:szCs w:val="24"/>
              </w:rPr>
              <w:t>Верхнедонского</w:t>
            </w:r>
            <w:r w:rsidRPr="007C2D42">
              <w:rPr>
                <w:kern w:val="2"/>
                <w:szCs w:val="24"/>
              </w:rPr>
              <w:t xml:space="preserve"> района</w:t>
            </w:r>
          </w:p>
        </w:tc>
      </w:tr>
      <w:tr w:rsidR="00625AE5" w:rsidRPr="007C2D42" w:rsidTr="004E310A">
        <w:tc>
          <w:tcPr>
            <w:tcW w:w="803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4</w:t>
            </w:r>
            <w:r w:rsidRPr="007C2D42">
              <w:rPr>
                <w:kern w:val="2"/>
                <w:szCs w:val="24"/>
              </w:rPr>
              <w:t>.</w:t>
            </w:r>
          </w:p>
        </w:tc>
        <w:tc>
          <w:tcPr>
            <w:tcW w:w="2805" w:type="dxa"/>
          </w:tcPr>
          <w:p w:rsidR="00625AE5" w:rsidRPr="007C2D42" w:rsidRDefault="00625AE5" w:rsidP="004E310A">
            <w:pPr>
              <w:rPr>
                <w:szCs w:val="24"/>
              </w:rPr>
            </w:pPr>
            <w:r w:rsidRPr="007C2D42">
              <w:rPr>
                <w:szCs w:val="24"/>
              </w:rPr>
              <w:t xml:space="preserve">Рынок </w:t>
            </w:r>
            <w:r>
              <w:rPr>
                <w:szCs w:val="24"/>
              </w:rPr>
              <w:t xml:space="preserve">услуг </w:t>
            </w:r>
            <w:r w:rsidRPr="007C2D42">
              <w:rPr>
                <w:szCs w:val="24"/>
              </w:rPr>
              <w:t>перевоз</w:t>
            </w:r>
            <w:r>
              <w:rPr>
                <w:szCs w:val="24"/>
              </w:rPr>
              <w:t>о</w:t>
            </w:r>
            <w:r w:rsidRPr="007C2D42">
              <w:rPr>
                <w:szCs w:val="24"/>
              </w:rPr>
              <w:t>к пассажиров наземным транспортом</w:t>
            </w:r>
          </w:p>
          <w:p w:rsidR="00625AE5" w:rsidRPr="007C2D42" w:rsidRDefault="00625AE5" w:rsidP="004E310A">
            <w:pPr>
              <w:jc w:val="both"/>
              <w:rPr>
                <w:szCs w:val="24"/>
              </w:rPr>
            </w:pPr>
          </w:p>
        </w:tc>
        <w:tc>
          <w:tcPr>
            <w:tcW w:w="6032" w:type="dxa"/>
          </w:tcPr>
          <w:p w:rsidR="00625AE5" w:rsidRPr="007C2D42" w:rsidRDefault="00625AE5" w:rsidP="004E310A">
            <w:pPr>
              <w:jc w:val="both"/>
              <w:rPr>
                <w:szCs w:val="24"/>
              </w:rPr>
            </w:pPr>
            <w:r w:rsidRPr="007C2D42">
              <w:rPr>
                <w:szCs w:val="24"/>
              </w:rPr>
              <w:t xml:space="preserve">Результаты опроса населения </w:t>
            </w:r>
            <w:r>
              <w:rPr>
                <w:szCs w:val="24"/>
              </w:rPr>
              <w:t>Верхнедонского</w:t>
            </w:r>
            <w:r w:rsidRPr="007C2D42">
              <w:rPr>
                <w:szCs w:val="24"/>
              </w:rPr>
              <w:t xml:space="preserve"> района и субъектов предпринимательской деятельности района. Создание условий для развития конкуренции на рынке услуг перевозок пассажиров наземным транспортом; развитие сектора негосударственных перевозчиков на межмуниципальных маршрутах регулярных перевозок пассажиров наземным транспортом.</w:t>
            </w:r>
          </w:p>
          <w:p w:rsidR="00625AE5" w:rsidRPr="007C2D42" w:rsidRDefault="00625AE5" w:rsidP="004E310A">
            <w:pPr>
              <w:jc w:val="both"/>
              <w:rPr>
                <w:kern w:val="2"/>
                <w:szCs w:val="24"/>
              </w:rPr>
            </w:pPr>
          </w:p>
          <w:p w:rsidR="00625AE5" w:rsidRPr="007C2D42" w:rsidRDefault="00625AE5" w:rsidP="004E310A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5100" w:type="dxa"/>
          </w:tcPr>
          <w:p w:rsidR="00625AE5" w:rsidRPr="007C2D42" w:rsidRDefault="00625AE5" w:rsidP="004E310A">
            <w:pPr>
              <w:jc w:val="both"/>
              <w:rPr>
                <w:kern w:val="2"/>
                <w:szCs w:val="24"/>
              </w:rPr>
            </w:pPr>
            <w:r w:rsidRPr="007C2D42">
              <w:rPr>
                <w:kern w:val="2"/>
                <w:szCs w:val="24"/>
              </w:rPr>
              <w:t>О</w:t>
            </w:r>
            <w:r>
              <w:rPr>
                <w:kern w:val="2"/>
                <w:szCs w:val="24"/>
              </w:rPr>
              <w:t xml:space="preserve">тдел строительства и ЖКХ </w:t>
            </w:r>
            <w:r w:rsidRPr="007C2D42">
              <w:rPr>
                <w:kern w:val="2"/>
                <w:szCs w:val="24"/>
              </w:rPr>
              <w:t xml:space="preserve">Администрации </w:t>
            </w:r>
            <w:r>
              <w:rPr>
                <w:kern w:val="2"/>
                <w:szCs w:val="24"/>
              </w:rPr>
              <w:t>Верхнедонского</w:t>
            </w:r>
            <w:r w:rsidRPr="007C2D42">
              <w:rPr>
                <w:kern w:val="2"/>
                <w:szCs w:val="24"/>
              </w:rPr>
              <w:t xml:space="preserve"> района</w:t>
            </w:r>
          </w:p>
        </w:tc>
      </w:tr>
      <w:tr w:rsidR="00625AE5" w:rsidRPr="007C2D42" w:rsidTr="004E310A">
        <w:tc>
          <w:tcPr>
            <w:tcW w:w="803" w:type="dxa"/>
          </w:tcPr>
          <w:p w:rsidR="00625AE5" w:rsidRPr="007C2D42" w:rsidRDefault="00625AE5" w:rsidP="004E310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</w:t>
            </w:r>
            <w:r w:rsidRPr="007C2D42">
              <w:rPr>
                <w:kern w:val="2"/>
                <w:szCs w:val="24"/>
              </w:rPr>
              <w:t>.</w:t>
            </w:r>
          </w:p>
        </w:tc>
        <w:tc>
          <w:tcPr>
            <w:tcW w:w="2805" w:type="dxa"/>
          </w:tcPr>
          <w:p w:rsidR="00625AE5" w:rsidRPr="009D1844" w:rsidRDefault="00625AE5" w:rsidP="004E310A">
            <w:r>
              <w:t>Рынок животноводства</w:t>
            </w:r>
          </w:p>
        </w:tc>
        <w:tc>
          <w:tcPr>
            <w:tcW w:w="6032" w:type="dxa"/>
          </w:tcPr>
          <w:p w:rsidR="00625AE5" w:rsidRPr="005F0A4C" w:rsidRDefault="00625AE5" w:rsidP="004E310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5F0A4C">
              <w:rPr>
                <w:sz w:val="20"/>
                <w:szCs w:val="20"/>
              </w:rPr>
              <w:t>Создание условий для развития молочного</w:t>
            </w:r>
          </w:p>
          <w:p w:rsidR="00625AE5" w:rsidRPr="005F0A4C" w:rsidRDefault="00625AE5" w:rsidP="004E310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5F0A4C">
              <w:rPr>
                <w:sz w:val="20"/>
                <w:szCs w:val="20"/>
              </w:rPr>
              <w:t xml:space="preserve">и мясного скотоводства, стимулирование хозяйствующих субъектов в сфере агропромышленного комплекса, в том числе и в личных подсобных хозяйствах, </w:t>
            </w:r>
          </w:p>
          <w:p w:rsidR="00625AE5" w:rsidRPr="005F0A4C" w:rsidRDefault="00625AE5" w:rsidP="004E310A">
            <w:pPr>
              <w:jc w:val="both"/>
              <w:rPr>
                <w:strike/>
                <w:kern w:val="2"/>
              </w:rPr>
            </w:pPr>
            <w:r w:rsidRPr="005F0A4C">
              <w:rPr>
                <w:shd w:val="clear" w:color="auto" w:fill="FFFFFF"/>
              </w:rPr>
              <w:t>увеличение количества субъектов отрасли молочного животноводства</w:t>
            </w:r>
            <w:r>
              <w:rPr>
                <w:shd w:val="clear" w:color="auto" w:fill="FFFFFF"/>
              </w:rPr>
              <w:t>; поддержка малых форм хозяйствования в организации сбыта сельскохозяйственной продукции</w:t>
            </w:r>
          </w:p>
        </w:tc>
        <w:tc>
          <w:tcPr>
            <w:tcW w:w="5100" w:type="dxa"/>
          </w:tcPr>
          <w:p w:rsidR="00625AE5" w:rsidRPr="007C2D42" w:rsidRDefault="00625AE5" w:rsidP="004E310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Отдел сельского хозяйства и охрана окружающей среды</w:t>
            </w:r>
          </w:p>
        </w:tc>
      </w:tr>
    </w:tbl>
    <w:p w:rsidR="00625AE5" w:rsidRDefault="00625AE5" w:rsidP="00C83C65">
      <w:pPr>
        <w:ind w:firstLine="709"/>
        <w:jc w:val="both"/>
        <w:rPr>
          <w:kern w:val="2"/>
          <w:sz w:val="28"/>
          <w:szCs w:val="28"/>
        </w:rPr>
      </w:pPr>
    </w:p>
    <w:p w:rsidR="00625AE5" w:rsidRDefault="00625AE5" w:rsidP="00C83C65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625AE5" w:rsidRDefault="00625AE5" w:rsidP="00C83C65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625AE5" w:rsidRDefault="00625AE5" w:rsidP="00C83C65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625AE5" w:rsidRPr="0040549D" w:rsidRDefault="00625AE5" w:rsidP="00C83C65">
      <w:pPr>
        <w:pStyle w:val="NormalWeb"/>
        <w:spacing w:before="0" w:beforeAutospacing="0" w:after="0" w:afterAutospacing="0"/>
        <w:ind w:firstLine="708"/>
        <w:rPr>
          <w:sz w:val="28"/>
          <w:szCs w:val="28"/>
        </w:rPr>
      </w:pPr>
      <w:r w:rsidRPr="0040549D">
        <w:rPr>
          <w:sz w:val="28"/>
          <w:szCs w:val="28"/>
        </w:rPr>
        <w:t xml:space="preserve">Управляющий делами       </w:t>
      </w:r>
    </w:p>
    <w:p w:rsidR="00625AE5" w:rsidRPr="0040549D" w:rsidRDefault="00625AE5" w:rsidP="00C83C65">
      <w:pPr>
        <w:pStyle w:val="NormalWeb"/>
        <w:spacing w:before="0" w:beforeAutospacing="0" w:after="0" w:afterAutospacing="0"/>
        <w:ind w:firstLine="708"/>
        <w:rPr>
          <w:sz w:val="28"/>
          <w:szCs w:val="28"/>
        </w:rPr>
      </w:pPr>
      <w:r w:rsidRPr="0040549D">
        <w:rPr>
          <w:sz w:val="28"/>
          <w:szCs w:val="28"/>
        </w:rPr>
        <w:t xml:space="preserve"> Администрации                      </w:t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</w:r>
      <w:r w:rsidRPr="0040549D">
        <w:rPr>
          <w:sz w:val="28"/>
          <w:szCs w:val="28"/>
        </w:rPr>
        <w:tab/>
        <w:t>О.Н.Андропова</w:t>
      </w:r>
    </w:p>
    <w:p w:rsidR="00625AE5" w:rsidRPr="0040549D" w:rsidRDefault="00625AE5" w:rsidP="00C83C65">
      <w:pPr>
        <w:ind w:firstLine="10773"/>
        <w:rPr>
          <w:sz w:val="28"/>
          <w:szCs w:val="28"/>
        </w:rPr>
      </w:pPr>
    </w:p>
    <w:p w:rsidR="00625AE5" w:rsidRDefault="00625AE5" w:rsidP="00C83C65">
      <w:pPr>
        <w:ind w:firstLine="10773"/>
        <w:rPr>
          <w:sz w:val="28"/>
          <w:szCs w:val="28"/>
        </w:rPr>
      </w:pPr>
    </w:p>
    <w:p w:rsidR="00625AE5" w:rsidRDefault="00625AE5" w:rsidP="00C83C65">
      <w:pPr>
        <w:ind w:firstLine="10773"/>
        <w:rPr>
          <w:sz w:val="28"/>
          <w:szCs w:val="28"/>
        </w:rPr>
      </w:pPr>
    </w:p>
    <w:p w:rsidR="00625AE5" w:rsidRPr="0040549D" w:rsidRDefault="00625AE5" w:rsidP="00C83C65">
      <w:pPr>
        <w:ind w:firstLine="10773"/>
        <w:rPr>
          <w:sz w:val="28"/>
          <w:szCs w:val="28"/>
        </w:rPr>
      </w:pPr>
    </w:p>
    <w:p w:rsidR="00625AE5" w:rsidRDefault="00625AE5" w:rsidP="00E82FC1">
      <w:pPr>
        <w:ind w:left="10800"/>
        <w:jc w:val="center"/>
        <w:rPr>
          <w:sz w:val="28"/>
          <w:szCs w:val="28"/>
        </w:rPr>
      </w:pPr>
    </w:p>
    <w:p w:rsidR="00625AE5" w:rsidRPr="007A2098" w:rsidRDefault="00625AE5" w:rsidP="00E82FC1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625AE5" w:rsidRPr="007A2098" w:rsidRDefault="00625AE5" w:rsidP="00FC1EA9">
      <w:pPr>
        <w:ind w:left="105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 А</w:t>
      </w:r>
      <w:r w:rsidRPr="007A2098">
        <w:rPr>
          <w:sz w:val="28"/>
          <w:szCs w:val="28"/>
        </w:rPr>
        <w:t>дминистрации</w:t>
      </w:r>
    </w:p>
    <w:p w:rsidR="00625AE5" w:rsidRPr="007A2098" w:rsidRDefault="00625AE5" w:rsidP="00E82FC1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>Верхнедонского района</w:t>
      </w:r>
    </w:p>
    <w:p w:rsidR="00625AE5" w:rsidRPr="007A2098" w:rsidRDefault="00625AE5" w:rsidP="0029091B">
      <w:pPr>
        <w:ind w:left="10800"/>
        <w:jc w:val="center"/>
        <w:rPr>
          <w:sz w:val="28"/>
          <w:szCs w:val="28"/>
        </w:rPr>
      </w:pPr>
      <w:r w:rsidRPr="007A2098">
        <w:rPr>
          <w:sz w:val="28"/>
          <w:szCs w:val="28"/>
        </w:rPr>
        <w:t xml:space="preserve">от </w:t>
      </w:r>
      <w:r>
        <w:rPr>
          <w:sz w:val="28"/>
          <w:szCs w:val="28"/>
        </w:rPr>
        <w:t>31.01</w:t>
      </w:r>
      <w:r w:rsidRPr="007A2098">
        <w:rPr>
          <w:sz w:val="28"/>
          <w:szCs w:val="28"/>
        </w:rPr>
        <w:t>.201</w:t>
      </w:r>
      <w:r>
        <w:rPr>
          <w:sz w:val="28"/>
          <w:szCs w:val="28"/>
        </w:rPr>
        <w:t>9 № 79</w:t>
      </w:r>
    </w:p>
    <w:p w:rsidR="00625AE5" w:rsidRDefault="00625AE5" w:rsidP="00B27F6D">
      <w:pPr>
        <w:pStyle w:val="Default"/>
        <w:jc w:val="center"/>
        <w:rPr>
          <w:sz w:val="28"/>
          <w:szCs w:val="28"/>
        </w:rPr>
      </w:pPr>
    </w:p>
    <w:p w:rsidR="00625AE5" w:rsidRDefault="00625AE5" w:rsidP="00B27F6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625AE5" w:rsidRDefault="00625AE5" w:rsidP="00B27F6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 показателях (индикаторах) развития конкурентной среды в Верхнедонском районе</w:t>
      </w:r>
    </w:p>
    <w:p w:rsidR="00625AE5" w:rsidRDefault="00625AE5" w:rsidP="00B27F6D">
      <w:pPr>
        <w:pStyle w:val="Default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0"/>
        <w:gridCol w:w="4569"/>
        <w:gridCol w:w="1452"/>
        <w:gridCol w:w="1913"/>
        <w:gridCol w:w="1913"/>
        <w:gridCol w:w="1913"/>
        <w:gridCol w:w="1913"/>
      </w:tblGrid>
      <w:tr w:rsidR="00625AE5" w:rsidRPr="00B8184B" w:rsidTr="00202A68">
        <w:tc>
          <w:tcPr>
            <w:tcW w:w="1540" w:type="dxa"/>
            <w:vMerge w:val="restart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№ </w:t>
            </w:r>
          </w:p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п/п</w:t>
            </w:r>
          </w:p>
        </w:tc>
        <w:tc>
          <w:tcPr>
            <w:tcW w:w="4569" w:type="dxa"/>
            <w:vMerge w:val="restart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Наименование </w:t>
            </w:r>
          </w:p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показателя (индикатора)</w:t>
            </w:r>
          </w:p>
        </w:tc>
        <w:tc>
          <w:tcPr>
            <w:tcW w:w="1452" w:type="dxa"/>
            <w:vMerge w:val="restart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Единица измерения</w:t>
            </w:r>
          </w:p>
        </w:tc>
        <w:tc>
          <w:tcPr>
            <w:tcW w:w="7652" w:type="dxa"/>
            <w:gridSpan w:val="4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Значение целевого показателя</w:t>
            </w:r>
          </w:p>
        </w:tc>
      </w:tr>
      <w:tr w:rsidR="00625AE5" w:rsidRPr="00B8184B" w:rsidTr="00202A68">
        <w:tc>
          <w:tcPr>
            <w:tcW w:w="1540" w:type="dxa"/>
            <w:vMerge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</w:p>
        </w:tc>
        <w:tc>
          <w:tcPr>
            <w:tcW w:w="4569" w:type="dxa"/>
            <w:vMerge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</w:p>
        </w:tc>
        <w:tc>
          <w:tcPr>
            <w:tcW w:w="1452" w:type="dxa"/>
            <w:vMerge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</w:p>
        </w:tc>
        <w:tc>
          <w:tcPr>
            <w:tcW w:w="1913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2017</w:t>
            </w:r>
          </w:p>
        </w:tc>
        <w:tc>
          <w:tcPr>
            <w:tcW w:w="1913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2018</w:t>
            </w:r>
          </w:p>
        </w:tc>
        <w:tc>
          <w:tcPr>
            <w:tcW w:w="1913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2019</w:t>
            </w:r>
          </w:p>
        </w:tc>
        <w:tc>
          <w:tcPr>
            <w:tcW w:w="1913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2020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</w:t>
            </w:r>
          </w:p>
        </w:tc>
        <w:tc>
          <w:tcPr>
            <w:tcW w:w="4569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</w:t>
            </w:r>
          </w:p>
        </w:tc>
        <w:tc>
          <w:tcPr>
            <w:tcW w:w="1452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3</w:t>
            </w:r>
          </w:p>
        </w:tc>
        <w:tc>
          <w:tcPr>
            <w:tcW w:w="1913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</w:t>
            </w:r>
          </w:p>
        </w:tc>
        <w:tc>
          <w:tcPr>
            <w:tcW w:w="1913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5</w:t>
            </w:r>
          </w:p>
        </w:tc>
        <w:tc>
          <w:tcPr>
            <w:tcW w:w="1913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6</w:t>
            </w:r>
          </w:p>
        </w:tc>
        <w:tc>
          <w:tcPr>
            <w:tcW w:w="1913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7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4"/>
              </w:rPr>
              <w:t>1.1.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4"/>
              </w:rPr>
              <w:t>Рынок медицинских услуг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Pr="00B8184B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1.1.1.</w:t>
            </w:r>
          </w:p>
        </w:tc>
        <w:tc>
          <w:tcPr>
            <w:tcW w:w="4569" w:type="dxa"/>
          </w:tcPr>
          <w:p w:rsidR="00625AE5" w:rsidRPr="00B8184B" w:rsidRDefault="00625AE5" w:rsidP="006642F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972C6">
              <w:rPr>
                <w:sz w:val="24"/>
                <w:szCs w:val="24"/>
              </w:rPr>
              <w:t xml:space="preserve">оля затрат на медицинскую помощь по обязательному медицинскому страхованию, оказанную </w:t>
            </w:r>
            <w:r>
              <w:rPr>
                <w:sz w:val="24"/>
                <w:szCs w:val="24"/>
              </w:rPr>
              <w:t>н</w:t>
            </w:r>
            <w:r w:rsidRPr="005972C6">
              <w:rPr>
                <w:sz w:val="24"/>
                <w:szCs w:val="24"/>
              </w:rPr>
              <w:t>егосударственными (немуниципальными) медицинскими организациями, в общих расходах на выполнение территориальных программ обязательного медицинского страхования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5972C6">
              <w:rPr>
                <w:sz w:val="24"/>
                <w:szCs w:val="24"/>
              </w:rPr>
              <w:t>процентов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0,9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1.1.2</w:t>
            </w:r>
          </w:p>
        </w:tc>
        <w:tc>
          <w:tcPr>
            <w:tcW w:w="4569" w:type="dxa"/>
          </w:tcPr>
          <w:p w:rsidR="00625AE5" w:rsidRDefault="00625AE5" w:rsidP="006642FF">
            <w:pPr>
              <w:jc w:val="both"/>
              <w:rPr>
                <w:sz w:val="24"/>
                <w:szCs w:val="24"/>
              </w:rPr>
            </w:pPr>
            <w:r w:rsidRPr="0076280B">
              <w:rPr>
                <w:sz w:val="24"/>
                <w:szCs w:val="24"/>
              </w:rPr>
              <w:t xml:space="preserve">Установка модульных фельдшерско-акушерских пунктов для оказания первичной медицинской помощи сельскому населению </w:t>
            </w:r>
          </w:p>
        </w:tc>
        <w:tc>
          <w:tcPr>
            <w:tcW w:w="1452" w:type="dxa"/>
          </w:tcPr>
          <w:p w:rsidR="00625AE5" w:rsidRPr="005972C6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0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 w:rsidRPr="009C051A">
              <w:rPr>
                <w:kern w:val="2"/>
                <w:sz w:val="24"/>
                <w:szCs w:val="24"/>
              </w:rPr>
              <w:t>1</w:t>
            </w:r>
            <w:r>
              <w:rPr>
                <w:kern w:val="2"/>
                <w:sz w:val="24"/>
                <w:szCs w:val="24"/>
              </w:rPr>
              <w:t>.2</w:t>
            </w:r>
            <w:r w:rsidRPr="009C051A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9C051A">
              <w:rPr>
                <w:sz w:val="24"/>
                <w:szCs w:val="24"/>
              </w:rPr>
              <w:t>Рынок услуг жилищно-коммунального хозяйства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1.2.1.</w:t>
            </w:r>
          </w:p>
        </w:tc>
        <w:tc>
          <w:tcPr>
            <w:tcW w:w="4569" w:type="dxa"/>
          </w:tcPr>
          <w:p w:rsidR="00625AE5" w:rsidRPr="0076280B" w:rsidRDefault="00625AE5" w:rsidP="006642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5972C6">
              <w:rPr>
                <w:sz w:val="24"/>
                <w:szCs w:val="24"/>
              </w:rPr>
              <w:t>аличие телефонной "горячей линии", а также электронной формы обратной связи в информационно-телекоммуникационной сети "Интернет" (с возможностью прикрепления файлов фото- и видеосъемки)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да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да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да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да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1.2.2.</w:t>
            </w:r>
          </w:p>
        </w:tc>
        <w:tc>
          <w:tcPr>
            <w:tcW w:w="4569" w:type="dxa"/>
          </w:tcPr>
          <w:p w:rsidR="00625AE5" w:rsidRDefault="00625AE5" w:rsidP="006642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972C6">
              <w:rPr>
                <w:sz w:val="24"/>
                <w:szCs w:val="24"/>
              </w:rPr>
              <w:t xml:space="preserve">бъем информации, раскрываемой в соответствии с требованиями государственной информационной системы жилищно-коммунального хозяйства, об отрасли жилищно-коммунального хозяйства к концу </w:t>
            </w: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 w:rsidRPr="005972C6">
              <w:rPr>
                <w:sz w:val="24"/>
                <w:szCs w:val="24"/>
              </w:rPr>
              <w:t>процентов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100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100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100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100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4"/>
              </w:rPr>
              <w:t>Розничная торговля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1.3.1.</w:t>
            </w:r>
          </w:p>
        </w:tc>
        <w:tc>
          <w:tcPr>
            <w:tcW w:w="4569" w:type="dxa"/>
          </w:tcPr>
          <w:p w:rsidR="00625AE5" w:rsidRDefault="00625AE5" w:rsidP="006642FF">
            <w:pPr>
              <w:jc w:val="both"/>
              <w:rPr>
                <w:sz w:val="24"/>
                <w:szCs w:val="24"/>
              </w:rPr>
            </w:pPr>
            <w:r w:rsidRPr="005972C6">
              <w:rPr>
                <w:sz w:val="24"/>
                <w:szCs w:val="24"/>
              </w:rPr>
              <w:t>Доля оборота розничной торговли, осуществляемой на розничных рынках и ярмарках, в структуре оборота розничной торговли по формам торговли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14,57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14,0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14,0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14,0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1.3.2.</w:t>
            </w:r>
          </w:p>
        </w:tc>
        <w:tc>
          <w:tcPr>
            <w:tcW w:w="4569" w:type="dxa"/>
          </w:tcPr>
          <w:p w:rsidR="00625AE5" w:rsidRPr="00730AA4" w:rsidRDefault="00625AE5" w:rsidP="00A52CB0">
            <w:pPr>
              <w:jc w:val="both"/>
              <w:rPr>
                <w:sz w:val="24"/>
                <w:szCs w:val="24"/>
              </w:rPr>
            </w:pPr>
            <w:r w:rsidRPr="00730AA4">
              <w:rPr>
                <w:sz w:val="24"/>
                <w:szCs w:val="24"/>
              </w:rPr>
              <w:t>Обеспеченность населе</w:t>
            </w:r>
            <w:r>
              <w:rPr>
                <w:sz w:val="24"/>
                <w:szCs w:val="24"/>
              </w:rPr>
              <w:t>ния площадью торговых объектов</w:t>
            </w:r>
          </w:p>
          <w:p w:rsidR="00625AE5" w:rsidRPr="005972C6" w:rsidRDefault="00625AE5" w:rsidP="005F43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 w:rsidRPr="00730AA4">
              <w:rPr>
                <w:sz w:val="24"/>
                <w:szCs w:val="24"/>
              </w:rPr>
              <w:t>кв. м. на 1000 человек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730AA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63,3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730AA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</w:t>
            </w:r>
            <w:r w:rsidRPr="00730AA4">
              <w:rPr>
                <w:sz w:val="24"/>
                <w:szCs w:val="24"/>
              </w:rPr>
              <w:t>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580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590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1.3.3.</w:t>
            </w:r>
          </w:p>
        </w:tc>
        <w:tc>
          <w:tcPr>
            <w:tcW w:w="4569" w:type="dxa"/>
          </w:tcPr>
          <w:p w:rsidR="00625AE5" w:rsidRPr="00730AA4" w:rsidRDefault="00625AE5" w:rsidP="00A52CB0">
            <w:pPr>
              <w:jc w:val="both"/>
              <w:rPr>
                <w:sz w:val="24"/>
                <w:szCs w:val="24"/>
              </w:rPr>
            </w:pPr>
            <w:r w:rsidRPr="00C757DF">
              <w:rPr>
                <w:bCs/>
                <w:kern w:val="2"/>
                <w:sz w:val="24"/>
                <w:szCs w:val="24"/>
              </w:rPr>
              <w:t>Наличие раздела</w:t>
            </w:r>
            <w:r>
              <w:rPr>
                <w:bCs/>
                <w:kern w:val="2"/>
                <w:sz w:val="24"/>
                <w:szCs w:val="24"/>
              </w:rPr>
              <w:t xml:space="preserve"> «Сделано на Дону» на сайте Администрации Верхнедонского района </w:t>
            </w:r>
            <w:r w:rsidRPr="005972C6">
              <w:rPr>
                <w:sz w:val="24"/>
                <w:szCs w:val="24"/>
              </w:rPr>
              <w:t>в информационно-телекоммуникационной сети "Интернет"</w:t>
            </w:r>
          </w:p>
        </w:tc>
        <w:tc>
          <w:tcPr>
            <w:tcW w:w="1452" w:type="dxa"/>
          </w:tcPr>
          <w:p w:rsidR="00625AE5" w:rsidRPr="00730AA4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1913" w:type="dxa"/>
          </w:tcPr>
          <w:p w:rsidR="00625AE5" w:rsidRPr="00730AA4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913" w:type="dxa"/>
          </w:tcPr>
          <w:p w:rsidR="00625AE5" w:rsidRPr="00730AA4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 w:rsidRPr="006227A0">
              <w:rPr>
                <w:sz w:val="24"/>
                <w:szCs w:val="24"/>
              </w:rPr>
              <w:t>1.4.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6227A0">
              <w:rPr>
                <w:sz w:val="24"/>
                <w:szCs w:val="24"/>
                <w:shd w:val="clear" w:color="auto" w:fill="FFFFFF"/>
              </w:rPr>
              <w:t>Рынок услуг перевозок пассажиров наземным транспортом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1.4.1.</w:t>
            </w:r>
          </w:p>
        </w:tc>
        <w:tc>
          <w:tcPr>
            <w:tcW w:w="4569" w:type="dxa"/>
          </w:tcPr>
          <w:p w:rsidR="00625AE5" w:rsidRPr="00992BDE" w:rsidRDefault="00625AE5" w:rsidP="00F242E5">
            <w:pPr>
              <w:ind w:right="-150"/>
              <w:jc w:val="both"/>
              <w:rPr>
                <w:sz w:val="24"/>
                <w:szCs w:val="24"/>
              </w:rPr>
            </w:pPr>
            <w:r w:rsidRPr="00992BDE">
              <w:rPr>
                <w:sz w:val="24"/>
                <w:szCs w:val="24"/>
              </w:rPr>
              <w:t xml:space="preserve">Доля негосударственных перевозчиков на межмуниципальных маршрутах пассажирского наземного транспорта от общего числаперевозчиков на межмуниципальных </w:t>
            </w:r>
            <w:r>
              <w:rPr>
                <w:sz w:val="24"/>
                <w:szCs w:val="24"/>
              </w:rPr>
              <w:t>м</w:t>
            </w:r>
            <w:r w:rsidRPr="00992BDE">
              <w:rPr>
                <w:sz w:val="24"/>
                <w:szCs w:val="24"/>
              </w:rPr>
              <w:t>аршрутах</w:t>
            </w:r>
          </w:p>
          <w:p w:rsidR="00625AE5" w:rsidRDefault="00625AE5" w:rsidP="00F242E5">
            <w:pPr>
              <w:jc w:val="both"/>
              <w:rPr>
                <w:sz w:val="24"/>
                <w:szCs w:val="24"/>
              </w:rPr>
            </w:pPr>
            <w:r w:rsidRPr="00992BDE">
              <w:rPr>
                <w:sz w:val="24"/>
                <w:szCs w:val="24"/>
              </w:rPr>
              <w:t>пассажирского наземного тра</w:t>
            </w:r>
            <w:r>
              <w:rPr>
                <w:sz w:val="24"/>
                <w:szCs w:val="24"/>
              </w:rPr>
              <w:t>нспорта в Верхнедонском  районе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33,3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30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30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35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1.4.2.</w:t>
            </w:r>
          </w:p>
        </w:tc>
        <w:tc>
          <w:tcPr>
            <w:tcW w:w="4569" w:type="dxa"/>
          </w:tcPr>
          <w:p w:rsidR="00625AE5" w:rsidRDefault="00625AE5" w:rsidP="006642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Охват населенных пунктов Верхнедонского района автобусным сообщением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населенных пунктов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48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48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48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48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1.5.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3F0996">
              <w:rPr>
                <w:sz w:val="24"/>
                <w:szCs w:val="24"/>
              </w:rPr>
              <w:t xml:space="preserve">Рынок </w:t>
            </w:r>
            <w:r>
              <w:rPr>
                <w:sz w:val="24"/>
                <w:szCs w:val="24"/>
              </w:rPr>
              <w:t>животноводства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1.5.1.</w:t>
            </w:r>
          </w:p>
        </w:tc>
        <w:tc>
          <w:tcPr>
            <w:tcW w:w="4569" w:type="dxa"/>
          </w:tcPr>
          <w:p w:rsidR="00625AE5" w:rsidRPr="00202A68" w:rsidRDefault="00625AE5" w:rsidP="00202A68">
            <w:pPr>
              <w:jc w:val="both"/>
              <w:rPr>
                <w:sz w:val="24"/>
                <w:szCs w:val="24"/>
              </w:rPr>
            </w:pPr>
            <w:r w:rsidRPr="00202A68">
              <w:rPr>
                <w:sz w:val="24"/>
                <w:szCs w:val="24"/>
              </w:rPr>
              <w:t xml:space="preserve">Производство молокав хозяйствах всех категорий 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тонн</w:t>
            </w:r>
          </w:p>
        </w:tc>
        <w:tc>
          <w:tcPr>
            <w:tcW w:w="1913" w:type="dxa"/>
          </w:tcPr>
          <w:p w:rsidR="00625AE5" w:rsidRPr="00990FB2" w:rsidRDefault="00625AE5" w:rsidP="00990FB2">
            <w:pPr>
              <w:jc w:val="center"/>
              <w:rPr>
                <w:kern w:val="2"/>
                <w:sz w:val="24"/>
                <w:szCs w:val="28"/>
              </w:rPr>
            </w:pPr>
            <w:r w:rsidRPr="00990FB2">
              <w:rPr>
                <w:kern w:val="2"/>
                <w:sz w:val="24"/>
                <w:szCs w:val="28"/>
              </w:rPr>
              <w:t>16 732,5</w:t>
            </w:r>
          </w:p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17000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17150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17500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1.5.2.</w:t>
            </w:r>
          </w:p>
        </w:tc>
        <w:tc>
          <w:tcPr>
            <w:tcW w:w="4569" w:type="dxa"/>
          </w:tcPr>
          <w:p w:rsidR="00625AE5" w:rsidRDefault="00625AE5" w:rsidP="00202A68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 xml:space="preserve">Кол-во субъектов </w:t>
            </w:r>
            <w:r w:rsidRPr="002D30ED">
              <w:rPr>
                <w:sz w:val="24"/>
                <w:szCs w:val="24"/>
                <w:shd w:val="clear" w:color="auto" w:fill="FFFFFF"/>
              </w:rPr>
              <w:t>малых форм хозяйствования</w:t>
            </w:r>
            <w:r>
              <w:rPr>
                <w:bCs/>
                <w:kern w:val="2"/>
                <w:sz w:val="24"/>
                <w:szCs w:val="24"/>
              </w:rPr>
              <w:t>, получивших гранты на развитие в с/х отрасли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1.5.3.</w:t>
            </w:r>
          </w:p>
        </w:tc>
        <w:tc>
          <w:tcPr>
            <w:tcW w:w="4569" w:type="dxa"/>
          </w:tcPr>
          <w:p w:rsidR="00625AE5" w:rsidRDefault="00625AE5" w:rsidP="00202A68">
            <w:pPr>
              <w:jc w:val="both"/>
              <w:rPr>
                <w:sz w:val="24"/>
                <w:szCs w:val="24"/>
              </w:rPr>
            </w:pPr>
            <w:r w:rsidRPr="0081669B">
              <w:rPr>
                <w:bCs/>
                <w:kern w:val="2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102,2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101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102,2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102,4</w:t>
            </w:r>
          </w:p>
        </w:tc>
      </w:tr>
      <w:tr w:rsidR="00625AE5" w:rsidRPr="00B8184B" w:rsidTr="00655401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 w:rsidRPr="00C9176A">
              <w:rPr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C9176A">
              <w:rPr>
                <w:sz w:val="24"/>
                <w:szCs w:val="24"/>
                <w:shd w:val="clear" w:color="auto" w:fill="FFFFFF"/>
              </w:rPr>
              <w:t> Реализация системных мероприятий</w:t>
            </w:r>
          </w:p>
        </w:tc>
      </w:tr>
      <w:tr w:rsidR="00625AE5" w:rsidRPr="00B8184B" w:rsidTr="00836A3F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Устранение избыточного государственного и муниципального регулирования, снижение </w:t>
            </w:r>
            <w:r w:rsidRPr="00B8184B">
              <w:rPr>
                <w:kern w:val="2"/>
                <w:sz w:val="24"/>
                <w:szCs w:val="24"/>
              </w:rPr>
              <w:br/>
              <w:t>административных барьеров, включая оптимизацию предоставления государственных и муниципальных услуг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2.1.1.</w:t>
            </w:r>
          </w:p>
        </w:tc>
        <w:tc>
          <w:tcPr>
            <w:tcW w:w="4569" w:type="dxa"/>
          </w:tcPr>
          <w:p w:rsidR="00625AE5" w:rsidRPr="00B8184B" w:rsidRDefault="00625AE5" w:rsidP="005B071C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Организация и проведение заседаний </w:t>
            </w:r>
            <w:r>
              <w:rPr>
                <w:kern w:val="2"/>
                <w:sz w:val="24"/>
                <w:szCs w:val="24"/>
              </w:rPr>
              <w:t>районной</w:t>
            </w:r>
            <w:r w:rsidRPr="00B8184B">
              <w:rPr>
                <w:kern w:val="2"/>
                <w:sz w:val="24"/>
                <w:szCs w:val="24"/>
              </w:rPr>
              <w:t xml:space="preserve"> межведомственной комиссии </w:t>
            </w:r>
          </w:p>
          <w:p w:rsidR="00625AE5" w:rsidRDefault="00625AE5" w:rsidP="005B071C">
            <w:pPr>
              <w:jc w:val="both"/>
              <w:rPr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 снижению административных барьеров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</w:t>
            </w:r>
          </w:p>
        </w:tc>
      </w:tr>
      <w:tr w:rsidR="00625AE5" w:rsidRPr="00B8184B" w:rsidTr="00997959">
        <w:tc>
          <w:tcPr>
            <w:tcW w:w="1540" w:type="dxa"/>
          </w:tcPr>
          <w:p w:rsidR="00625AE5" w:rsidRDefault="00625AE5" w:rsidP="00520B3B">
            <w:pPr>
              <w:jc w:val="center"/>
              <w:rPr>
                <w:kern w:val="2"/>
                <w:sz w:val="24"/>
                <w:szCs w:val="24"/>
              </w:rPr>
            </w:pPr>
            <w:r w:rsidRPr="00F364E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2</w:t>
            </w:r>
            <w:r w:rsidRPr="00F364E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520B3B">
            <w:pPr>
              <w:jc w:val="center"/>
              <w:rPr>
                <w:kern w:val="2"/>
                <w:sz w:val="24"/>
                <w:szCs w:val="28"/>
              </w:rPr>
            </w:pPr>
            <w:r w:rsidRPr="00F364EB">
              <w:rPr>
                <w:kern w:val="2"/>
                <w:sz w:val="24"/>
                <w:szCs w:val="24"/>
              </w:rPr>
              <w:t xml:space="preserve">Совершенствование процессов управления объектами государственной собственности </w:t>
            </w:r>
            <w:r w:rsidRPr="00F364EB">
              <w:rPr>
                <w:kern w:val="2"/>
                <w:sz w:val="24"/>
                <w:szCs w:val="24"/>
              </w:rPr>
              <w:br/>
              <w:t xml:space="preserve">в части ограничения влияния государственных предприятий Ростовской области на конкуренцию </w:t>
            </w:r>
            <w:r w:rsidRPr="00F364EB">
              <w:rPr>
                <w:kern w:val="2"/>
                <w:sz w:val="24"/>
                <w:szCs w:val="24"/>
              </w:rPr>
              <w:br/>
              <w:t>путем активизации приватизации государственных унитарных предприятий Ростовской области</w:t>
            </w:r>
          </w:p>
        </w:tc>
      </w:tr>
      <w:tr w:rsidR="00625AE5" w:rsidRPr="00B8184B" w:rsidTr="00141100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2.2.1.</w:t>
            </w:r>
          </w:p>
        </w:tc>
        <w:tc>
          <w:tcPr>
            <w:tcW w:w="4569" w:type="dxa"/>
          </w:tcPr>
          <w:p w:rsidR="00625AE5" w:rsidRDefault="00625AE5" w:rsidP="006642FF">
            <w:pPr>
              <w:jc w:val="both"/>
              <w:rPr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 xml:space="preserve">Формирование и актуализация реестра хозяйствующих субъектов, доля участия муниципального образования в которых составляет 50 и более процентов, осуществляющих деятельность на территории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2718F1">
              <w:rPr>
                <w:kern w:val="2"/>
                <w:sz w:val="24"/>
                <w:szCs w:val="24"/>
              </w:rPr>
              <w:t xml:space="preserve"> района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2" w:type="dxa"/>
            <w:gridSpan w:val="4"/>
          </w:tcPr>
          <w:p w:rsidR="00625AE5" w:rsidRDefault="00625AE5" w:rsidP="00C812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целевого показателя не установлено – мероприятие носит </w:t>
            </w:r>
          </w:p>
          <w:p w:rsidR="00625AE5" w:rsidRDefault="00625AE5" w:rsidP="00C8127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организационный характер </w:t>
            </w:r>
          </w:p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2.2.2.</w:t>
            </w:r>
          </w:p>
        </w:tc>
        <w:tc>
          <w:tcPr>
            <w:tcW w:w="4569" w:type="dxa"/>
          </w:tcPr>
          <w:p w:rsidR="00625AE5" w:rsidRDefault="00625AE5" w:rsidP="006642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в муниципальных программах  мероприятий по оказанию финансовой  поддержки социально ориентированных некоммерческих организаций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рублей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50,0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50,0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50,0</w:t>
            </w:r>
          </w:p>
        </w:tc>
      </w:tr>
      <w:tr w:rsidR="00625AE5" w:rsidRPr="00B8184B" w:rsidTr="00AC7A1F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Стимулирование новых предпринимательских инициатив за счет проведения образовательных </w:t>
            </w:r>
            <w:r w:rsidRPr="00B8184B">
              <w:rPr>
                <w:kern w:val="2"/>
                <w:sz w:val="24"/>
                <w:szCs w:val="24"/>
              </w:rPr>
              <w:br/>
              <w:t>мероприятий, обеспечивающих возможности для поиска, отбора и обучения потенциальных предпринимателей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2.3.1.</w:t>
            </w:r>
          </w:p>
        </w:tc>
        <w:tc>
          <w:tcPr>
            <w:tcW w:w="4569" w:type="dxa"/>
          </w:tcPr>
          <w:p w:rsidR="00625AE5" w:rsidRDefault="00625AE5" w:rsidP="006642FF">
            <w:pPr>
              <w:jc w:val="both"/>
              <w:rPr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и проведение обучающих семинаров, мастер-классов по вопросам развития малого и среднего предпринимательства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не менее 4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не менее 4</w:t>
            </w:r>
          </w:p>
        </w:tc>
      </w:tr>
      <w:tr w:rsidR="00625AE5" w:rsidRPr="00B8184B" w:rsidTr="00B01BED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4</w:t>
            </w:r>
            <w:r w:rsidRPr="00F70265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F70265">
              <w:rPr>
                <w:kern w:val="2"/>
                <w:sz w:val="24"/>
                <w:szCs w:val="24"/>
              </w:rPr>
              <w:t xml:space="preserve">Обеспечение равных условий доступа к информации о реализации государственного и муниципального </w:t>
            </w:r>
            <w:r w:rsidRPr="00F70265">
              <w:rPr>
                <w:kern w:val="2"/>
                <w:sz w:val="24"/>
                <w:szCs w:val="24"/>
              </w:rPr>
              <w:br/>
              <w:t>имущества, а также ресурсов всех видов, находящихся в государственной и муниципальной собственности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569" w:type="dxa"/>
          </w:tcPr>
          <w:p w:rsidR="00625AE5" w:rsidRPr="00B8184B" w:rsidRDefault="00625AE5" w:rsidP="006642F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Доля закупок муниципального образования у СМСП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40,0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40,0</w:t>
            </w:r>
          </w:p>
        </w:tc>
        <w:tc>
          <w:tcPr>
            <w:tcW w:w="1913" w:type="dxa"/>
          </w:tcPr>
          <w:p w:rsidR="00625AE5" w:rsidRDefault="00625AE5" w:rsidP="001A427B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40,0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40,0</w:t>
            </w:r>
          </w:p>
        </w:tc>
      </w:tr>
      <w:tr w:rsidR="00625AE5" w:rsidRPr="00B8184B" w:rsidTr="00C63FF9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5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4"/>
              </w:rPr>
              <w:t>Повышение мобильности трудовых ресурсов</w:t>
            </w:r>
          </w:p>
        </w:tc>
      </w:tr>
      <w:tr w:rsidR="00625AE5" w:rsidRPr="00B8184B" w:rsidTr="00BE5D2A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2.5.1.</w:t>
            </w:r>
          </w:p>
        </w:tc>
        <w:tc>
          <w:tcPr>
            <w:tcW w:w="4569" w:type="dxa"/>
          </w:tcPr>
          <w:p w:rsidR="00625AE5" w:rsidRDefault="00625AE5" w:rsidP="006642FF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Ведение </w:t>
            </w:r>
            <w:r>
              <w:rPr>
                <w:kern w:val="2"/>
                <w:sz w:val="24"/>
                <w:szCs w:val="24"/>
              </w:rPr>
              <w:t>муниципального</w:t>
            </w:r>
            <w:r w:rsidRPr="00B8184B">
              <w:rPr>
                <w:kern w:val="2"/>
                <w:sz w:val="24"/>
                <w:szCs w:val="24"/>
              </w:rPr>
              <w:t xml:space="preserve"> банка вакансий, заявленных работодателями </w:t>
            </w:r>
            <w:r>
              <w:rPr>
                <w:kern w:val="2"/>
                <w:sz w:val="24"/>
                <w:szCs w:val="24"/>
              </w:rPr>
              <w:t>Верхнедонского района</w:t>
            </w:r>
            <w:r w:rsidRPr="00B8184B">
              <w:rPr>
                <w:kern w:val="2"/>
                <w:sz w:val="24"/>
                <w:szCs w:val="24"/>
              </w:rPr>
              <w:t>, в том числе реализующими инвестиционные проекты, для трудоустройства граждан за пределами места постоянного проживания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2" w:type="dxa"/>
            <w:gridSpan w:val="4"/>
          </w:tcPr>
          <w:p w:rsidR="00625AE5" w:rsidRDefault="00625AE5" w:rsidP="001A427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целевого показателя не установлено – мероприятие носит </w:t>
            </w:r>
          </w:p>
          <w:p w:rsidR="00625AE5" w:rsidRDefault="00625AE5" w:rsidP="001A427B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sz w:val="23"/>
                <w:szCs w:val="23"/>
              </w:rPr>
              <w:t>организационный характер</w:t>
            </w:r>
          </w:p>
        </w:tc>
      </w:tr>
      <w:tr w:rsidR="00625AE5" w:rsidRPr="00B8184B" w:rsidTr="005373E5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6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Развитие механизмов практико-ориентированного (дуального) образования и механизмов </w:t>
            </w:r>
            <w:r w:rsidRPr="00B8184B">
              <w:rPr>
                <w:kern w:val="2"/>
                <w:sz w:val="24"/>
                <w:szCs w:val="24"/>
              </w:rPr>
              <w:br/>
              <w:t>кадрового обеспечения высокотехнологичных отраслей промышленности по сквозным рабочим профессиям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2.6.1.</w:t>
            </w:r>
          </w:p>
        </w:tc>
        <w:tc>
          <w:tcPr>
            <w:tcW w:w="4569" w:type="dxa"/>
          </w:tcPr>
          <w:p w:rsidR="00625AE5" w:rsidRPr="00B8184B" w:rsidRDefault="00625AE5" w:rsidP="001A427B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для безработных граждан по востребованным на рынке тру</w:t>
            </w:r>
            <w:r>
              <w:rPr>
                <w:kern w:val="2"/>
                <w:sz w:val="24"/>
                <w:szCs w:val="24"/>
              </w:rPr>
              <w:t xml:space="preserve">да профессиям (специальностям), </w:t>
            </w:r>
            <w:r w:rsidRPr="00B8184B">
              <w:rPr>
                <w:kern w:val="2"/>
                <w:sz w:val="24"/>
                <w:szCs w:val="24"/>
              </w:rPr>
              <w:t>в том числе с прохождением практического обучения на предприятиях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45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55</w:t>
            </w:r>
          </w:p>
        </w:tc>
        <w:tc>
          <w:tcPr>
            <w:tcW w:w="1913" w:type="dxa"/>
          </w:tcPr>
          <w:p w:rsidR="00625AE5" w:rsidRDefault="00625AE5" w:rsidP="001A427B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67</w:t>
            </w:r>
          </w:p>
        </w:tc>
        <w:tc>
          <w:tcPr>
            <w:tcW w:w="1913" w:type="dxa"/>
          </w:tcPr>
          <w:p w:rsidR="00625AE5" w:rsidRDefault="00625AE5" w:rsidP="000A504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67</w:t>
            </w:r>
          </w:p>
        </w:tc>
      </w:tr>
      <w:tr w:rsidR="00625AE5" w:rsidRPr="00B8184B" w:rsidTr="00026CAC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2.7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Создание институциональной среды, способствующей внедрению инноваций </w:t>
            </w:r>
            <w:r w:rsidRPr="00B8184B">
              <w:rPr>
                <w:kern w:val="2"/>
                <w:sz w:val="24"/>
                <w:szCs w:val="24"/>
              </w:rPr>
              <w:br/>
              <w:t>и увеличению возможности хозяйствующих субъектов по внедрению новых технологических решений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2.7.1</w:t>
            </w:r>
          </w:p>
        </w:tc>
        <w:tc>
          <w:tcPr>
            <w:tcW w:w="4569" w:type="dxa"/>
          </w:tcPr>
          <w:p w:rsidR="00625AE5" w:rsidRPr="00B8184B" w:rsidRDefault="00625AE5" w:rsidP="006642F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Информирование субъектов малого и среднего предпринимательства о п</w:t>
            </w:r>
            <w:r w:rsidRPr="00B8184B">
              <w:rPr>
                <w:kern w:val="2"/>
                <w:sz w:val="24"/>
                <w:szCs w:val="24"/>
              </w:rPr>
              <w:t>редоставлени</w:t>
            </w:r>
            <w:r>
              <w:rPr>
                <w:kern w:val="2"/>
                <w:sz w:val="24"/>
                <w:szCs w:val="24"/>
              </w:rPr>
              <w:t>и</w:t>
            </w:r>
            <w:r w:rsidRPr="00B8184B">
              <w:rPr>
                <w:kern w:val="2"/>
                <w:sz w:val="24"/>
                <w:szCs w:val="24"/>
              </w:rPr>
              <w:t xml:space="preserve"> субсидий субъектам инновационной деятельности на возмещение части затрат, связанных с производством инновационной продукции</w:t>
            </w:r>
            <w:r>
              <w:rPr>
                <w:kern w:val="2"/>
                <w:sz w:val="24"/>
                <w:szCs w:val="24"/>
              </w:rPr>
              <w:t>, посредством р</w:t>
            </w:r>
            <w:r>
              <w:rPr>
                <w:bCs/>
                <w:kern w:val="2"/>
                <w:sz w:val="24"/>
                <w:szCs w:val="24"/>
              </w:rPr>
              <w:t xml:space="preserve">азмещения  информации  на официальном сайте 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да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да</w:t>
            </w:r>
          </w:p>
        </w:tc>
        <w:tc>
          <w:tcPr>
            <w:tcW w:w="1913" w:type="dxa"/>
          </w:tcPr>
          <w:p w:rsidR="00625AE5" w:rsidRDefault="00625AE5" w:rsidP="001A427B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да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да</w:t>
            </w:r>
          </w:p>
        </w:tc>
      </w:tr>
      <w:tr w:rsidR="00625AE5" w:rsidRPr="00B8184B" w:rsidTr="00513092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2.8</w:t>
            </w:r>
            <w:r w:rsidRPr="00256CAC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256CAC">
              <w:rPr>
                <w:kern w:val="2"/>
                <w:sz w:val="24"/>
                <w:szCs w:val="24"/>
              </w:rPr>
              <w:t>Создание условий для развития конкуренции на рынке строительства</w:t>
            </w:r>
          </w:p>
        </w:tc>
      </w:tr>
      <w:tr w:rsidR="00625AE5" w:rsidRPr="00B8184B" w:rsidTr="00CA4A44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2.8.1.</w:t>
            </w:r>
          </w:p>
        </w:tc>
        <w:tc>
          <w:tcPr>
            <w:tcW w:w="4569" w:type="dxa"/>
          </w:tcPr>
          <w:p w:rsidR="00625AE5" w:rsidRPr="003C33B5" w:rsidRDefault="00625AE5" w:rsidP="001A427B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 xml:space="preserve">Осуществление постоянного мониторинга текущих и перспективных потребностей </w:t>
            </w:r>
          </w:p>
          <w:p w:rsidR="00625AE5" w:rsidRPr="00B8184B" w:rsidRDefault="00625AE5" w:rsidP="001A427B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>рынка труда в кадрах строительных специальностей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52" w:type="dxa"/>
            <w:gridSpan w:val="4"/>
          </w:tcPr>
          <w:p w:rsidR="00625AE5" w:rsidRDefault="00625AE5" w:rsidP="001A427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целевого показателя не установлено – мероприятие носит </w:t>
            </w:r>
          </w:p>
          <w:p w:rsidR="00625AE5" w:rsidRDefault="00625AE5" w:rsidP="001A427B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sz w:val="23"/>
                <w:szCs w:val="23"/>
              </w:rPr>
              <w:t>организационный характер</w:t>
            </w:r>
          </w:p>
        </w:tc>
      </w:tr>
      <w:tr w:rsidR="00625AE5" w:rsidRPr="00B8184B" w:rsidTr="006A69B4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2.9</w:t>
            </w:r>
            <w:r w:rsidRPr="00470493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13673" w:type="dxa"/>
            <w:gridSpan w:val="6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470493">
              <w:rPr>
                <w:kern w:val="2"/>
                <w:sz w:val="24"/>
                <w:szCs w:val="24"/>
              </w:rPr>
              <w:t xml:space="preserve">Обеспечение и сохранение целевого использования </w:t>
            </w:r>
            <w:r w:rsidRPr="00470493">
              <w:rPr>
                <w:kern w:val="2"/>
                <w:sz w:val="24"/>
                <w:szCs w:val="24"/>
              </w:rPr>
              <w:br/>
              <w:t>государственных (муниципальных) объектов недвижимого имущества в социальной сфере</w:t>
            </w:r>
          </w:p>
        </w:tc>
      </w:tr>
      <w:tr w:rsidR="00625AE5" w:rsidRPr="00B8184B" w:rsidTr="00202A68">
        <w:tc>
          <w:tcPr>
            <w:tcW w:w="1540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2.9.1.</w:t>
            </w:r>
          </w:p>
        </w:tc>
        <w:tc>
          <w:tcPr>
            <w:tcW w:w="4569" w:type="dxa"/>
          </w:tcPr>
          <w:p w:rsidR="00625AE5" w:rsidRPr="00B8184B" w:rsidRDefault="00625AE5" w:rsidP="006642F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Количество </w:t>
            </w:r>
            <w:r w:rsidRPr="00470493">
              <w:rPr>
                <w:kern w:val="2"/>
                <w:sz w:val="24"/>
                <w:szCs w:val="24"/>
              </w:rPr>
              <w:t>объектов,в отношении которых заключен</w:t>
            </w:r>
            <w:r>
              <w:rPr>
                <w:kern w:val="2"/>
                <w:sz w:val="24"/>
                <w:szCs w:val="24"/>
              </w:rPr>
              <w:t>ы</w:t>
            </w:r>
            <w:r w:rsidRPr="00470493">
              <w:rPr>
                <w:kern w:val="2"/>
                <w:sz w:val="24"/>
                <w:szCs w:val="24"/>
              </w:rPr>
              <w:t xml:space="preserve"> концессионны</w:t>
            </w:r>
            <w:r>
              <w:rPr>
                <w:kern w:val="2"/>
                <w:sz w:val="24"/>
                <w:szCs w:val="24"/>
              </w:rPr>
              <w:t>е</w:t>
            </w:r>
            <w:r w:rsidRPr="00470493">
              <w:rPr>
                <w:kern w:val="2"/>
                <w:sz w:val="24"/>
                <w:szCs w:val="24"/>
              </w:rPr>
              <w:t xml:space="preserve"> соглашени</w:t>
            </w:r>
            <w:r>
              <w:rPr>
                <w:kern w:val="2"/>
                <w:sz w:val="24"/>
                <w:szCs w:val="24"/>
              </w:rPr>
              <w:t>я</w:t>
            </w:r>
          </w:p>
        </w:tc>
        <w:tc>
          <w:tcPr>
            <w:tcW w:w="1452" w:type="dxa"/>
          </w:tcPr>
          <w:p w:rsidR="00625AE5" w:rsidRDefault="00625AE5" w:rsidP="00A50F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0</w:t>
            </w:r>
          </w:p>
        </w:tc>
        <w:tc>
          <w:tcPr>
            <w:tcW w:w="1913" w:type="dxa"/>
          </w:tcPr>
          <w:p w:rsidR="00625AE5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>
              <w:rPr>
                <w:kern w:val="2"/>
                <w:sz w:val="24"/>
                <w:szCs w:val="28"/>
              </w:rPr>
              <w:t>25</w:t>
            </w:r>
          </w:p>
        </w:tc>
        <w:tc>
          <w:tcPr>
            <w:tcW w:w="1913" w:type="dxa"/>
          </w:tcPr>
          <w:p w:rsidR="00625AE5" w:rsidRPr="00990FB2" w:rsidRDefault="00625AE5" w:rsidP="001A427B">
            <w:pPr>
              <w:jc w:val="center"/>
              <w:rPr>
                <w:kern w:val="2"/>
                <w:sz w:val="24"/>
                <w:szCs w:val="28"/>
              </w:rPr>
            </w:pPr>
            <w:r w:rsidRPr="00990FB2">
              <w:rPr>
                <w:kern w:val="2"/>
                <w:sz w:val="24"/>
                <w:szCs w:val="28"/>
              </w:rPr>
              <w:t>25</w:t>
            </w:r>
          </w:p>
        </w:tc>
        <w:tc>
          <w:tcPr>
            <w:tcW w:w="1913" w:type="dxa"/>
          </w:tcPr>
          <w:p w:rsidR="00625AE5" w:rsidRPr="00990FB2" w:rsidRDefault="00625AE5" w:rsidP="00A50F74">
            <w:pPr>
              <w:jc w:val="center"/>
              <w:rPr>
                <w:kern w:val="2"/>
                <w:sz w:val="24"/>
                <w:szCs w:val="28"/>
              </w:rPr>
            </w:pPr>
            <w:r w:rsidRPr="00990FB2">
              <w:rPr>
                <w:kern w:val="2"/>
                <w:sz w:val="24"/>
                <w:szCs w:val="28"/>
              </w:rPr>
              <w:t>25</w:t>
            </w:r>
          </w:p>
        </w:tc>
      </w:tr>
    </w:tbl>
    <w:p w:rsidR="00625AE5" w:rsidRPr="008834B2" w:rsidRDefault="00625AE5" w:rsidP="003648C4">
      <w:pPr>
        <w:rPr>
          <w:sz w:val="2"/>
          <w:szCs w:val="2"/>
        </w:rPr>
      </w:pPr>
    </w:p>
    <w:p w:rsidR="00625AE5" w:rsidRDefault="00625AE5" w:rsidP="00FC1EA9">
      <w:pPr>
        <w:rPr>
          <w:kern w:val="2"/>
          <w:sz w:val="28"/>
          <w:szCs w:val="28"/>
        </w:rPr>
      </w:pPr>
    </w:p>
    <w:p w:rsidR="00625AE5" w:rsidRDefault="00625AE5" w:rsidP="00AA0BE7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Управляющий делами Администрации                                                                   О.Н.Андропова</w:t>
      </w:r>
    </w:p>
    <w:sectPr w:rsidR="00625AE5" w:rsidSect="00B9380E">
      <w:pgSz w:w="16840" w:h="11907" w:orient="landscape" w:code="9"/>
      <w:pgMar w:top="959" w:right="992" w:bottom="480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AE5" w:rsidRDefault="00625AE5" w:rsidP="00D12684">
      <w:r>
        <w:separator/>
      </w:r>
    </w:p>
  </w:endnote>
  <w:endnote w:type="continuationSeparator" w:id="1">
    <w:p w:rsidR="00625AE5" w:rsidRDefault="00625AE5" w:rsidP="00D12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AE5" w:rsidRPr="000B733E" w:rsidRDefault="00625AE5" w:rsidP="005C1C5B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0B733E">
      <w:rPr>
        <w:rStyle w:val="PageNumber"/>
        <w:sz w:val="28"/>
        <w:szCs w:val="28"/>
      </w:rPr>
      <w:fldChar w:fldCharType="begin"/>
    </w:r>
    <w:r w:rsidRPr="000B733E">
      <w:rPr>
        <w:rStyle w:val="PageNumber"/>
        <w:sz w:val="28"/>
        <w:szCs w:val="28"/>
      </w:rPr>
      <w:instrText xml:space="preserve">PAGE  </w:instrText>
    </w:r>
    <w:r w:rsidRPr="000B73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0B733E">
      <w:rPr>
        <w:rStyle w:val="PageNumber"/>
        <w:sz w:val="28"/>
        <w:szCs w:val="28"/>
      </w:rPr>
      <w:fldChar w:fldCharType="end"/>
    </w:r>
  </w:p>
  <w:p w:rsidR="00625AE5" w:rsidRPr="00C541B0" w:rsidRDefault="00625AE5">
    <w:pPr>
      <w:pStyle w:val="Footer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AE5" w:rsidRPr="000B733E" w:rsidRDefault="00625AE5" w:rsidP="006B5DFC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0B733E">
      <w:rPr>
        <w:rStyle w:val="PageNumber"/>
        <w:sz w:val="28"/>
        <w:szCs w:val="28"/>
      </w:rPr>
      <w:fldChar w:fldCharType="begin"/>
    </w:r>
    <w:r w:rsidRPr="000B733E">
      <w:rPr>
        <w:rStyle w:val="PageNumber"/>
        <w:sz w:val="28"/>
        <w:szCs w:val="28"/>
      </w:rPr>
      <w:instrText xml:space="preserve">PAGE  </w:instrText>
    </w:r>
    <w:r w:rsidRPr="000B73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0B733E">
      <w:rPr>
        <w:rStyle w:val="PageNumber"/>
        <w:sz w:val="28"/>
        <w:szCs w:val="28"/>
      </w:rPr>
      <w:fldChar w:fldCharType="end"/>
    </w:r>
  </w:p>
  <w:p w:rsidR="00625AE5" w:rsidRPr="0041316B" w:rsidRDefault="00625AE5" w:rsidP="00742F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AE5" w:rsidRDefault="00625AE5" w:rsidP="00D12684">
      <w:r>
        <w:separator/>
      </w:r>
    </w:p>
  </w:footnote>
  <w:footnote w:type="continuationSeparator" w:id="1">
    <w:p w:rsidR="00625AE5" w:rsidRDefault="00625AE5" w:rsidP="00D126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64A99"/>
    <w:multiLevelType w:val="singleLevel"/>
    <w:tmpl w:val="673611D4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5AD15090"/>
    <w:multiLevelType w:val="multilevel"/>
    <w:tmpl w:val="D6A29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7A5302E8"/>
    <w:multiLevelType w:val="multilevel"/>
    <w:tmpl w:val="62A02862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85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0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1FA"/>
    <w:rsid w:val="000029E6"/>
    <w:rsid w:val="000158A9"/>
    <w:rsid w:val="00021A2B"/>
    <w:rsid w:val="00026CAC"/>
    <w:rsid w:val="0002751F"/>
    <w:rsid w:val="000276E2"/>
    <w:rsid w:val="00030B4A"/>
    <w:rsid w:val="00037CAD"/>
    <w:rsid w:val="000551A2"/>
    <w:rsid w:val="0008010F"/>
    <w:rsid w:val="00084121"/>
    <w:rsid w:val="000A5044"/>
    <w:rsid w:val="000A69FD"/>
    <w:rsid w:val="000B5DA1"/>
    <w:rsid w:val="000B6088"/>
    <w:rsid w:val="000B733E"/>
    <w:rsid w:val="000C3C64"/>
    <w:rsid w:val="000C3CFF"/>
    <w:rsid w:val="000D15DC"/>
    <w:rsid w:val="000D2F09"/>
    <w:rsid w:val="000E76D9"/>
    <w:rsid w:val="000F0E93"/>
    <w:rsid w:val="000F0FC6"/>
    <w:rsid w:val="000F2C98"/>
    <w:rsid w:val="000F5CE3"/>
    <w:rsid w:val="00103756"/>
    <w:rsid w:val="00106A85"/>
    <w:rsid w:val="001070DC"/>
    <w:rsid w:val="00112C85"/>
    <w:rsid w:val="001153E3"/>
    <w:rsid w:val="00115B0A"/>
    <w:rsid w:val="00124C00"/>
    <w:rsid w:val="00134087"/>
    <w:rsid w:val="00141100"/>
    <w:rsid w:val="00141235"/>
    <w:rsid w:val="001433E4"/>
    <w:rsid w:val="00157337"/>
    <w:rsid w:val="00172BDA"/>
    <w:rsid w:val="00183088"/>
    <w:rsid w:val="00184FE3"/>
    <w:rsid w:val="00185EE0"/>
    <w:rsid w:val="00187AE0"/>
    <w:rsid w:val="00193D5E"/>
    <w:rsid w:val="001A1FE9"/>
    <w:rsid w:val="001A35CE"/>
    <w:rsid w:val="001A427B"/>
    <w:rsid w:val="001B5D63"/>
    <w:rsid w:val="001B6C6C"/>
    <w:rsid w:val="001D10F3"/>
    <w:rsid w:val="001D3CA3"/>
    <w:rsid w:val="001D601D"/>
    <w:rsid w:val="001D7234"/>
    <w:rsid w:val="001E2C18"/>
    <w:rsid w:val="001E4639"/>
    <w:rsid w:val="001E7C76"/>
    <w:rsid w:val="001F1C01"/>
    <w:rsid w:val="001F5106"/>
    <w:rsid w:val="001F5298"/>
    <w:rsid w:val="00202A68"/>
    <w:rsid w:val="00211477"/>
    <w:rsid w:val="002233FE"/>
    <w:rsid w:val="002260BD"/>
    <w:rsid w:val="00236895"/>
    <w:rsid w:val="00236DE6"/>
    <w:rsid w:val="002438B6"/>
    <w:rsid w:val="00247232"/>
    <w:rsid w:val="00256CAC"/>
    <w:rsid w:val="002663E9"/>
    <w:rsid w:val="00271218"/>
    <w:rsid w:val="002718F1"/>
    <w:rsid w:val="00273296"/>
    <w:rsid w:val="002733B0"/>
    <w:rsid w:val="002738C2"/>
    <w:rsid w:val="00287A2B"/>
    <w:rsid w:val="0029091B"/>
    <w:rsid w:val="0029152F"/>
    <w:rsid w:val="002B0001"/>
    <w:rsid w:val="002B5077"/>
    <w:rsid w:val="002B6252"/>
    <w:rsid w:val="002C3572"/>
    <w:rsid w:val="002D30ED"/>
    <w:rsid w:val="00315DE3"/>
    <w:rsid w:val="00337135"/>
    <w:rsid w:val="00340984"/>
    <w:rsid w:val="0034165D"/>
    <w:rsid w:val="00345DD3"/>
    <w:rsid w:val="003648C4"/>
    <w:rsid w:val="00382672"/>
    <w:rsid w:val="00387B13"/>
    <w:rsid w:val="00390115"/>
    <w:rsid w:val="003A3A08"/>
    <w:rsid w:val="003B6093"/>
    <w:rsid w:val="003C33B5"/>
    <w:rsid w:val="003D1D20"/>
    <w:rsid w:val="003E7B49"/>
    <w:rsid w:val="003F0996"/>
    <w:rsid w:val="0040188E"/>
    <w:rsid w:val="0040549D"/>
    <w:rsid w:val="0041316B"/>
    <w:rsid w:val="0042284C"/>
    <w:rsid w:val="00424E9E"/>
    <w:rsid w:val="00425BA6"/>
    <w:rsid w:val="00427EDF"/>
    <w:rsid w:val="00442603"/>
    <w:rsid w:val="00443F50"/>
    <w:rsid w:val="0044482C"/>
    <w:rsid w:val="004453DC"/>
    <w:rsid w:val="00447CAB"/>
    <w:rsid w:val="00457D93"/>
    <w:rsid w:val="00461624"/>
    <w:rsid w:val="004638E8"/>
    <w:rsid w:val="00470493"/>
    <w:rsid w:val="00471DEF"/>
    <w:rsid w:val="00483BC2"/>
    <w:rsid w:val="00490EA0"/>
    <w:rsid w:val="00496F88"/>
    <w:rsid w:val="004A778F"/>
    <w:rsid w:val="004B2207"/>
    <w:rsid w:val="004B4545"/>
    <w:rsid w:val="004C1BC5"/>
    <w:rsid w:val="004D5552"/>
    <w:rsid w:val="004D775A"/>
    <w:rsid w:val="004E1231"/>
    <w:rsid w:val="004E310A"/>
    <w:rsid w:val="004F2571"/>
    <w:rsid w:val="004F3384"/>
    <w:rsid w:val="004F463A"/>
    <w:rsid w:val="004F60B7"/>
    <w:rsid w:val="00510CB7"/>
    <w:rsid w:val="00513092"/>
    <w:rsid w:val="00516E6A"/>
    <w:rsid w:val="00520B3B"/>
    <w:rsid w:val="00521A02"/>
    <w:rsid w:val="0053381E"/>
    <w:rsid w:val="00533845"/>
    <w:rsid w:val="005368FC"/>
    <w:rsid w:val="005373E5"/>
    <w:rsid w:val="005450CA"/>
    <w:rsid w:val="005500A0"/>
    <w:rsid w:val="00553038"/>
    <w:rsid w:val="00554EFE"/>
    <w:rsid w:val="00555A43"/>
    <w:rsid w:val="00555E4E"/>
    <w:rsid w:val="00570542"/>
    <w:rsid w:val="00584897"/>
    <w:rsid w:val="005946E1"/>
    <w:rsid w:val="005972C6"/>
    <w:rsid w:val="00597521"/>
    <w:rsid w:val="005A2A34"/>
    <w:rsid w:val="005A7BD4"/>
    <w:rsid w:val="005B071C"/>
    <w:rsid w:val="005B4B4B"/>
    <w:rsid w:val="005C1C5B"/>
    <w:rsid w:val="005C2854"/>
    <w:rsid w:val="005C7AF7"/>
    <w:rsid w:val="005F0A4C"/>
    <w:rsid w:val="005F4322"/>
    <w:rsid w:val="006016DD"/>
    <w:rsid w:val="0060418E"/>
    <w:rsid w:val="0061240E"/>
    <w:rsid w:val="006142C0"/>
    <w:rsid w:val="0062168D"/>
    <w:rsid w:val="006227A0"/>
    <w:rsid w:val="00625AE5"/>
    <w:rsid w:val="00631278"/>
    <w:rsid w:val="00655401"/>
    <w:rsid w:val="00655AC8"/>
    <w:rsid w:val="00656D41"/>
    <w:rsid w:val="006642FF"/>
    <w:rsid w:val="00666450"/>
    <w:rsid w:val="00676273"/>
    <w:rsid w:val="00677C35"/>
    <w:rsid w:val="00682BE3"/>
    <w:rsid w:val="00683A80"/>
    <w:rsid w:val="006A10F8"/>
    <w:rsid w:val="006A272A"/>
    <w:rsid w:val="006A69B4"/>
    <w:rsid w:val="006B2692"/>
    <w:rsid w:val="006B2D2F"/>
    <w:rsid w:val="006B4290"/>
    <w:rsid w:val="006B5DFC"/>
    <w:rsid w:val="006B6DA4"/>
    <w:rsid w:val="006D320F"/>
    <w:rsid w:val="007009B6"/>
    <w:rsid w:val="00701C35"/>
    <w:rsid w:val="00703972"/>
    <w:rsid w:val="00704A60"/>
    <w:rsid w:val="00704D73"/>
    <w:rsid w:val="00705CCB"/>
    <w:rsid w:val="00715B0B"/>
    <w:rsid w:val="007160B2"/>
    <w:rsid w:val="007253C3"/>
    <w:rsid w:val="00730AA4"/>
    <w:rsid w:val="00733817"/>
    <w:rsid w:val="00736029"/>
    <w:rsid w:val="00742FE9"/>
    <w:rsid w:val="007444EC"/>
    <w:rsid w:val="0075036E"/>
    <w:rsid w:val="007506D6"/>
    <w:rsid w:val="00754720"/>
    <w:rsid w:val="0076280B"/>
    <w:rsid w:val="00763C00"/>
    <w:rsid w:val="00765ACA"/>
    <w:rsid w:val="00770099"/>
    <w:rsid w:val="007827B7"/>
    <w:rsid w:val="007A11DF"/>
    <w:rsid w:val="007A18E8"/>
    <w:rsid w:val="007A2098"/>
    <w:rsid w:val="007A427F"/>
    <w:rsid w:val="007A7620"/>
    <w:rsid w:val="007B2299"/>
    <w:rsid w:val="007B34CC"/>
    <w:rsid w:val="007B4780"/>
    <w:rsid w:val="007B4D0B"/>
    <w:rsid w:val="007B7C02"/>
    <w:rsid w:val="007C0AC2"/>
    <w:rsid w:val="007C1A28"/>
    <w:rsid w:val="007C2D42"/>
    <w:rsid w:val="007D444A"/>
    <w:rsid w:val="007F2060"/>
    <w:rsid w:val="00811945"/>
    <w:rsid w:val="0081312E"/>
    <w:rsid w:val="0081669B"/>
    <w:rsid w:val="008227FA"/>
    <w:rsid w:val="00822B5E"/>
    <w:rsid w:val="00832E0D"/>
    <w:rsid w:val="00836A3F"/>
    <w:rsid w:val="008557CB"/>
    <w:rsid w:val="00872428"/>
    <w:rsid w:val="00880604"/>
    <w:rsid w:val="008834B2"/>
    <w:rsid w:val="00883AF8"/>
    <w:rsid w:val="00890963"/>
    <w:rsid w:val="008A17AE"/>
    <w:rsid w:val="008A313D"/>
    <w:rsid w:val="008A6177"/>
    <w:rsid w:val="008B27EF"/>
    <w:rsid w:val="008C1C25"/>
    <w:rsid w:val="008C31B6"/>
    <w:rsid w:val="008C3E65"/>
    <w:rsid w:val="008C4E8F"/>
    <w:rsid w:val="008C7A42"/>
    <w:rsid w:val="008D6A79"/>
    <w:rsid w:val="008E381D"/>
    <w:rsid w:val="008E42E0"/>
    <w:rsid w:val="008E43E3"/>
    <w:rsid w:val="008E5DF5"/>
    <w:rsid w:val="00907713"/>
    <w:rsid w:val="0091116F"/>
    <w:rsid w:val="0092055C"/>
    <w:rsid w:val="009240AD"/>
    <w:rsid w:val="009526DE"/>
    <w:rsid w:val="009562C4"/>
    <w:rsid w:val="00965823"/>
    <w:rsid w:val="00990FB2"/>
    <w:rsid w:val="00992BDE"/>
    <w:rsid w:val="00997959"/>
    <w:rsid w:val="009979B7"/>
    <w:rsid w:val="009A4E34"/>
    <w:rsid w:val="009A4E77"/>
    <w:rsid w:val="009C051A"/>
    <w:rsid w:val="009C1B9E"/>
    <w:rsid w:val="009C249B"/>
    <w:rsid w:val="009C256A"/>
    <w:rsid w:val="009C277A"/>
    <w:rsid w:val="009C6602"/>
    <w:rsid w:val="009C6EBA"/>
    <w:rsid w:val="009D1844"/>
    <w:rsid w:val="009D6885"/>
    <w:rsid w:val="009F0CBD"/>
    <w:rsid w:val="009F2467"/>
    <w:rsid w:val="009F3A94"/>
    <w:rsid w:val="009F4793"/>
    <w:rsid w:val="00A14026"/>
    <w:rsid w:val="00A26281"/>
    <w:rsid w:val="00A30068"/>
    <w:rsid w:val="00A305E7"/>
    <w:rsid w:val="00A34619"/>
    <w:rsid w:val="00A35F2B"/>
    <w:rsid w:val="00A42999"/>
    <w:rsid w:val="00A443BE"/>
    <w:rsid w:val="00A4460D"/>
    <w:rsid w:val="00A50F74"/>
    <w:rsid w:val="00A52CB0"/>
    <w:rsid w:val="00A54B33"/>
    <w:rsid w:val="00A63AC9"/>
    <w:rsid w:val="00A6764D"/>
    <w:rsid w:val="00A7156A"/>
    <w:rsid w:val="00A721D8"/>
    <w:rsid w:val="00A758FA"/>
    <w:rsid w:val="00A77611"/>
    <w:rsid w:val="00A82C20"/>
    <w:rsid w:val="00A86079"/>
    <w:rsid w:val="00A92415"/>
    <w:rsid w:val="00A973CA"/>
    <w:rsid w:val="00AA0BE7"/>
    <w:rsid w:val="00AB7393"/>
    <w:rsid w:val="00AB7531"/>
    <w:rsid w:val="00AC6969"/>
    <w:rsid w:val="00AC7A1F"/>
    <w:rsid w:val="00AD4DC0"/>
    <w:rsid w:val="00AE3C85"/>
    <w:rsid w:val="00B01BED"/>
    <w:rsid w:val="00B27F6D"/>
    <w:rsid w:val="00B375E1"/>
    <w:rsid w:val="00B40980"/>
    <w:rsid w:val="00B502DE"/>
    <w:rsid w:val="00B55796"/>
    <w:rsid w:val="00B616C7"/>
    <w:rsid w:val="00B61CA9"/>
    <w:rsid w:val="00B6246E"/>
    <w:rsid w:val="00B6612F"/>
    <w:rsid w:val="00B75552"/>
    <w:rsid w:val="00B8184B"/>
    <w:rsid w:val="00B81F53"/>
    <w:rsid w:val="00B83626"/>
    <w:rsid w:val="00B84618"/>
    <w:rsid w:val="00B84CED"/>
    <w:rsid w:val="00B925E6"/>
    <w:rsid w:val="00B93774"/>
    <w:rsid w:val="00B9380E"/>
    <w:rsid w:val="00BA7B28"/>
    <w:rsid w:val="00BC46FC"/>
    <w:rsid w:val="00BC4D2D"/>
    <w:rsid w:val="00BC6F74"/>
    <w:rsid w:val="00BD5920"/>
    <w:rsid w:val="00BD7638"/>
    <w:rsid w:val="00BE5D2A"/>
    <w:rsid w:val="00BF098E"/>
    <w:rsid w:val="00BF157E"/>
    <w:rsid w:val="00BF5ADB"/>
    <w:rsid w:val="00BF7E06"/>
    <w:rsid w:val="00C06F53"/>
    <w:rsid w:val="00C14625"/>
    <w:rsid w:val="00C27204"/>
    <w:rsid w:val="00C317E1"/>
    <w:rsid w:val="00C31E55"/>
    <w:rsid w:val="00C367FF"/>
    <w:rsid w:val="00C419E7"/>
    <w:rsid w:val="00C41C05"/>
    <w:rsid w:val="00C43E95"/>
    <w:rsid w:val="00C51ACC"/>
    <w:rsid w:val="00C53F0B"/>
    <w:rsid w:val="00C541B0"/>
    <w:rsid w:val="00C56EE5"/>
    <w:rsid w:val="00C63FF9"/>
    <w:rsid w:val="00C757DF"/>
    <w:rsid w:val="00C80609"/>
    <w:rsid w:val="00C8070B"/>
    <w:rsid w:val="00C81276"/>
    <w:rsid w:val="00C81F83"/>
    <w:rsid w:val="00C83C65"/>
    <w:rsid w:val="00C9176A"/>
    <w:rsid w:val="00CA1D23"/>
    <w:rsid w:val="00CA24E7"/>
    <w:rsid w:val="00CA2574"/>
    <w:rsid w:val="00CA4A44"/>
    <w:rsid w:val="00CB0ABC"/>
    <w:rsid w:val="00CB2034"/>
    <w:rsid w:val="00CB2D0F"/>
    <w:rsid w:val="00CC32E7"/>
    <w:rsid w:val="00CC56D6"/>
    <w:rsid w:val="00CD1699"/>
    <w:rsid w:val="00CD16BC"/>
    <w:rsid w:val="00CD371C"/>
    <w:rsid w:val="00CE2078"/>
    <w:rsid w:val="00CE6594"/>
    <w:rsid w:val="00CE7E2A"/>
    <w:rsid w:val="00CF05D6"/>
    <w:rsid w:val="00CF107E"/>
    <w:rsid w:val="00CF5DC4"/>
    <w:rsid w:val="00D016B6"/>
    <w:rsid w:val="00D073BB"/>
    <w:rsid w:val="00D12684"/>
    <w:rsid w:val="00D210BC"/>
    <w:rsid w:val="00D21D07"/>
    <w:rsid w:val="00D2677F"/>
    <w:rsid w:val="00D30E1C"/>
    <w:rsid w:val="00D34697"/>
    <w:rsid w:val="00D35F95"/>
    <w:rsid w:val="00D474AE"/>
    <w:rsid w:val="00D56ADE"/>
    <w:rsid w:val="00D70307"/>
    <w:rsid w:val="00D75113"/>
    <w:rsid w:val="00DD4527"/>
    <w:rsid w:val="00DD5FF5"/>
    <w:rsid w:val="00DF546A"/>
    <w:rsid w:val="00E10B64"/>
    <w:rsid w:val="00E178DC"/>
    <w:rsid w:val="00E17EDA"/>
    <w:rsid w:val="00E23C28"/>
    <w:rsid w:val="00E4106C"/>
    <w:rsid w:val="00E445C3"/>
    <w:rsid w:val="00E50F84"/>
    <w:rsid w:val="00E8098E"/>
    <w:rsid w:val="00E82FC1"/>
    <w:rsid w:val="00E85F81"/>
    <w:rsid w:val="00E968A8"/>
    <w:rsid w:val="00EA1DE8"/>
    <w:rsid w:val="00EA3935"/>
    <w:rsid w:val="00EA79D8"/>
    <w:rsid w:val="00EB742C"/>
    <w:rsid w:val="00EB777F"/>
    <w:rsid w:val="00EC08E2"/>
    <w:rsid w:val="00EC73E3"/>
    <w:rsid w:val="00ED2121"/>
    <w:rsid w:val="00EF64B7"/>
    <w:rsid w:val="00F011BE"/>
    <w:rsid w:val="00F0293F"/>
    <w:rsid w:val="00F05BB0"/>
    <w:rsid w:val="00F05E4B"/>
    <w:rsid w:val="00F15830"/>
    <w:rsid w:val="00F208B0"/>
    <w:rsid w:val="00F23FAD"/>
    <w:rsid w:val="00F242E5"/>
    <w:rsid w:val="00F26008"/>
    <w:rsid w:val="00F33262"/>
    <w:rsid w:val="00F361BA"/>
    <w:rsid w:val="00F362ED"/>
    <w:rsid w:val="00F364EB"/>
    <w:rsid w:val="00F51FDF"/>
    <w:rsid w:val="00F5533E"/>
    <w:rsid w:val="00F62C3D"/>
    <w:rsid w:val="00F6650E"/>
    <w:rsid w:val="00F70265"/>
    <w:rsid w:val="00F7115A"/>
    <w:rsid w:val="00F7117F"/>
    <w:rsid w:val="00F77289"/>
    <w:rsid w:val="00F80255"/>
    <w:rsid w:val="00F861FA"/>
    <w:rsid w:val="00F9093A"/>
    <w:rsid w:val="00F93E53"/>
    <w:rsid w:val="00F965D3"/>
    <w:rsid w:val="00F978B2"/>
    <w:rsid w:val="00FA3154"/>
    <w:rsid w:val="00FA37D5"/>
    <w:rsid w:val="00FA52B6"/>
    <w:rsid w:val="00FA6B8D"/>
    <w:rsid w:val="00FB319E"/>
    <w:rsid w:val="00FB3BFF"/>
    <w:rsid w:val="00FB3E37"/>
    <w:rsid w:val="00FB4FDF"/>
    <w:rsid w:val="00FC1EA9"/>
    <w:rsid w:val="00FC377F"/>
    <w:rsid w:val="00FC726C"/>
    <w:rsid w:val="00FC7799"/>
    <w:rsid w:val="00FD3238"/>
    <w:rsid w:val="00FD7955"/>
    <w:rsid w:val="00FE5499"/>
    <w:rsid w:val="00FF1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1FA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5B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customStyle="1" w:styleId="ConsDocList">
    <w:name w:val="ConsDocList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F029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D4DC0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3DC"/>
    <w:rPr>
      <w:sz w:val="2"/>
    </w:rPr>
  </w:style>
  <w:style w:type="paragraph" w:customStyle="1" w:styleId="a">
    <w:name w:val="Знак Знак Знак"/>
    <w:basedOn w:val="Normal"/>
    <w:uiPriority w:val="99"/>
    <w:rsid w:val="00FF181D"/>
    <w:pPr>
      <w:spacing w:after="160" w:line="240" w:lineRule="exact"/>
    </w:pPr>
    <w:rPr>
      <w:rFonts w:ascii="Verdana" w:hAnsi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62168D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F0CBD"/>
    <w:rPr>
      <w:sz w:val="20"/>
    </w:rPr>
  </w:style>
  <w:style w:type="paragraph" w:styleId="Footer">
    <w:name w:val="footer"/>
    <w:basedOn w:val="Normal"/>
    <w:link w:val="FooterChar"/>
    <w:uiPriority w:val="99"/>
    <w:rsid w:val="006216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2168D"/>
    <w:rPr>
      <w:lang w:val="ru-RU" w:eastAsia="ru-RU"/>
    </w:rPr>
  </w:style>
  <w:style w:type="character" w:styleId="PageNumber">
    <w:name w:val="page number"/>
    <w:basedOn w:val="DefaultParagraphFont"/>
    <w:uiPriority w:val="99"/>
    <w:rsid w:val="0062168D"/>
    <w:rPr>
      <w:rFonts w:cs="Times New Roman"/>
    </w:rPr>
  </w:style>
  <w:style w:type="paragraph" w:customStyle="1" w:styleId="ConsPlusNormal">
    <w:name w:val="ConsPlusNormal"/>
    <w:uiPriority w:val="99"/>
    <w:rsid w:val="0062168D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0">
    <w:name w:val="Прижатый влево"/>
    <w:basedOn w:val="Normal"/>
    <w:next w:val="Normal"/>
    <w:uiPriority w:val="99"/>
    <w:rsid w:val="00621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1E463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4C1BC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C1BC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Normal"/>
    <w:uiPriority w:val="99"/>
    <w:rsid w:val="00CA24E7"/>
    <w:pPr>
      <w:ind w:left="720"/>
      <w:contextualSpacing/>
    </w:pPr>
  </w:style>
  <w:style w:type="paragraph" w:styleId="BodyTextIndent3">
    <w:name w:val="Body Text Indent 3"/>
    <w:basedOn w:val="Normal"/>
    <w:link w:val="BodyTextIndent3Char1"/>
    <w:uiPriority w:val="99"/>
    <w:rsid w:val="00CA24E7"/>
    <w:pPr>
      <w:spacing w:after="120"/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C73E3"/>
    <w:rPr>
      <w:sz w:val="16"/>
    </w:rPr>
  </w:style>
  <w:style w:type="character" w:customStyle="1" w:styleId="BodyTextIndent3Char1">
    <w:name w:val="Body Text Indent 3 Char1"/>
    <w:link w:val="BodyTextIndent3"/>
    <w:uiPriority w:val="99"/>
    <w:locked/>
    <w:rsid w:val="00CA24E7"/>
    <w:rPr>
      <w:sz w:val="16"/>
    </w:rPr>
  </w:style>
  <w:style w:type="character" w:customStyle="1" w:styleId="17pt">
    <w:name w:val="Основной текст + 17 pt"/>
    <w:uiPriority w:val="99"/>
    <w:rsid w:val="00CA24E7"/>
    <w:rPr>
      <w:rFonts w:ascii="Times New Roman" w:hAnsi="Times New Roman"/>
      <w:sz w:val="34"/>
      <w:u w:val="none"/>
    </w:rPr>
  </w:style>
  <w:style w:type="paragraph" w:styleId="BodyTextIndent">
    <w:name w:val="Body Text Indent"/>
    <w:aliases w:val="Основной текст с отступом Знак,Основной текст 1 Знак,Нумерованный список !! Знак,Body Text Indent Знак,Основной текст с отступом Знак Знак,Основной текст 1 Знак Знак,Нумерованный список !! Знак Знак,Body Text Indent Знак Знак"/>
    <w:basedOn w:val="Normal"/>
    <w:link w:val="BodyTextIndentChar1"/>
    <w:uiPriority w:val="99"/>
    <w:rsid w:val="00D073BB"/>
    <w:pPr>
      <w:spacing w:after="120"/>
      <w:ind w:left="283"/>
    </w:pPr>
    <w:rPr>
      <w:sz w:val="24"/>
    </w:rPr>
  </w:style>
  <w:style w:type="character" w:customStyle="1" w:styleId="BodyTextIndentChar">
    <w:name w:val="Body Text Indent Char"/>
    <w:aliases w:val="Основной текст с отступом Знак Char,Основной текст 1 Знак Char,Нумерованный список !! Знак Char,Body Text Indent Знак Char,Основной текст с отступом Знак Знак Char,Основной текст 1 Знак Знак Char,Body Text Indent Знак Знак Char"/>
    <w:basedOn w:val="DefaultParagraphFont"/>
    <w:link w:val="BodyTextIndent"/>
    <w:uiPriority w:val="99"/>
    <w:semiHidden/>
    <w:locked/>
    <w:rsid w:val="005500A0"/>
    <w:rPr>
      <w:sz w:val="20"/>
    </w:rPr>
  </w:style>
  <w:style w:type="character" w:customStyle="1" w:styleId="BodyTextIndentChar1">
    <w:name w:val="Body Text Indent Char1"/>
    <w:aliases w:val="Основной текст с отступом Знак Char1,Основной текст 1 Знак Char1,Нумерованный список !! Знак Char1,Body Text Indent Знак Char1,Основной текст с отступом Знак Знак Char1,Основной текст 1 Знак Знак Char1"/>
    <w:link w:val="BodyTextIndent"/>
    <w:uiPriority w:val="99"/>
    <w:locked/>
    <w:rsid w:val="00D073BB"/>
    <w:rPr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9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7</Pages>
  <Words>1703</Words>
  <Characters>9709</Characters>
  <Application>Microsoft Office Outlook</Application>
  <DocSecurity>0</DocSecurity>
  <Lines>0</Lines>
  <Paragraphs>0</Paragraphs>
  <ScaleCrop>false</ScaleCrop>
  <Company>Отдел экономики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ConsultantPlus</dc:creator>
  <cp:keywords/>
  <dc:description/>
  <cp:lastModifiedBy>пользователь</cp:lastModifiedBy>
  <cp:revision>3</cp:revision>
  <cp:lastPrinted>2019-01-31T10:37:00Z</cp:lastPrinted>
  <dcterms:created xsi:type="dcterms:W3CDTF">2019-01-31T10:36:00Z</dcterms:created>
  <dcterms:modified xsi:type="dcterms:W3CDTF">2019-01-31T11:17:00Z</dcterms:modified>
</cp:coreProperties>
</file>